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2758F1" w:rsidRDefault="00833726" w:rsidP="002758F1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2758F1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30411EB">
                <wp:extent cx="6788069" cy="976807"/>
                <wp:effectExtent l="0" t="0" r="3238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8069" cy="976807"/>
                          <a:chOff x="76688" y="27549"/>
                          <a:chExt cx="728697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7578" cy="1233673"/>
                            <a:chOff x="81420" y="27549"/>
                            <a:chExt cx="1961595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3813" y="145721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87166" y="623745"/>
                              <a:ext cx="1351998" cy="4864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58BF9235" w:rsidR="00E62F77" w:rsidRPr="0029032B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29032B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D141AF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691852" cy="680678"/>
                            <a:chOff x="1671807" y="349901"/>
                            <a:chExt cx="589792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897925" cy="681670"/>
                              <a:chOff x="1671807" y="349901"/>
                              <a:chExt cx="589792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039"/>
                                <a:ext cx="5794042" cy="552814"/>
                                <a:chOff x="1775690" y="428039"/>
                                <a:chExt cx="579404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8" y="428039"/>
                                  <a:ext cx="5686164" cy="552814"/>
                                  <a:chOff x="1883568" y="428004"/>
                                  <a:chExt cx="5686164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8" y="428004"/>
                                    <a:ext cx="5686164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530605" cy="485775"/>
                                    <a:chOff x="2905011" y="465461"/>
                                    <a:chExt cx="4530605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98404"/>
                                      <a:ext cx="4512529" cy="393682"/>
                                      <a:chOff x="2923087" y="498404"/>
                                      <a:chExt cx="4512529" cy="39368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7966" y="498404"/>
                                        <a:ext cx="4387650" cy="39368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CB764BF" w14:textId="5A0F356E" w:rsidR="00F82695" w:rsidRPr="00F35000" w:rsidRDefault="00F82695" w:rsidP="00F82695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  <w:t>PT Q</w:t>
                                          </w:r>
                                          <w:r w:rsidRPr="00F35000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  <w:t>UY VỀ BẬC NHẤT-BẬC HAI</w:t>
                                          </w:r>
                                        </w:p>
                                        <w:p w14:paraId="4983AECE" w14:textId="2D63C2FC" w:rsidR="00E62F77" w:rsidRPr="0029032B" w:rsidRDefault="00D141AF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ĐẠI CƯƠNG VỀ PHƯƠNG TRÌNH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0E54D548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F82695"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5pt;height:76.9pt;mso-position-horizontal-relative:char;mso-position-vertical-relative:line" coordorigin="766,275" coordsize="7286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">
                <v:group id="Group 19" o:spid="_x0000_s1027" style="position:absolute;left:766;top:275;width:18476;height:12337" coordorigin="814,275" coordsize="19615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38;top:1457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871;top:6237;width:13520;height:4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58BF9235" w:rsidR="00E62F77" w:rsidRPr="0029032B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29032B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D141AF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6918;height:6806" coordorigin="16718,3499" coordsize="58979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8979;height:6816" coordorigin="16718,3499" coordsize="58979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0;width:57941;height:5528" coordorigin="17756,4280" coordsize="57940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0;width:56862;height:5528" coordorigin="18835,4280" coordsize="56861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6862;height:5532;visibility:visible;mso-wrap-style:square;v-text-anchor:middle" coordsize="5686164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" path="m,l5485958,r200206,200206l5686164,553223,,553223,,xe" fillcolor="#fffff7" stroked="f" strokeweight="1.25pt">
                          <v:fill r:id="rId8" o:title="" color2="#f0d5ff" type="pattern"/>
                          <v:path arrowok="t" o:connecttype="custom" o:connectlocs="0,0;5485958,0;5686164,200206;5686164,553223;0,553223;0,0" o:connectangles="0,0,0,0,0,0"/>
                        </v:shape>
                        <v:group id="Group 485" o:spid="_x0000_s1042" style="position:absolute;left:29050;top:4654;width:45306;height:4858" coordorigin="29050,4654" coordsize="4530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984;width:45126;height:3936" coordorigin="29230,4984" coordsize="45125,3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79;top:4984;width:43877;height:3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" adj="21346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CB764BF" w14:textId="5A0F356E" w:rsidR="00F82695" w:rsidRPr="00F35000" w:rsidRDefault="00F82695" w:rsidP="00F8269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  <w:t>PT Q</w:t>
                                    </w:r>
                                    <w:r w:rsidRPr="00F3500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  <w:t>UY VỀ BẬC NHẤT-BẬC HAI</w:t>
                                    </w:r>
                                  </w:p>
                                  <w:p w14:paraId="4983AECE" w14:textId="2D63C2FC" w:rsidR="00E62F77" w:rsidRPr="0029032B" w:rsidRDefault="00D141AF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ĐẠI CƯƠNG VỀ PHƯƠNG TRÌNH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0E54D548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F82695"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289182" w:rsidR="00CC3123" w:rsidRPr="002758F1" w:rsidRDefault="00EC5D1C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AA2A5F2" w:rsidR="00EC5D1C" w:rsidRPr="002758F1" w:rsidRDefault="00C12161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E1A8584">
                <wp:extent cx="6615197" cy="3228974"/>
                <wp:effectExtent l="0" t="0" r="14605" b="101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228974"/>
                          <a:chOff x="-12333" y="-4628"/>
                          <a:chExt cx="6513454" cy="1393647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4"/>
                            <a:ext cx="6501130" cy="138905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97729B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97729B" w:rsidRDefault="00E62F77" w:rsidP="001D7C94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740C210" w14:textId="77777777" w:rsidR="000F6528" w:rsidRPr="00781FB8" w:rsidRDefault="00005432" w:rsidP="000F6528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①.</w:t>
                              </w:r>
                              <w:r w:rsidR="00E62F77"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0F6528" w:rsidRPr="00781FB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bậc nhất</w:t>
                              </w:r>
                            </w:p>
                            <w:p w14:paraId="3A7BA640" w14:textId="77777777" w:rsid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ind w:hanging="666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781FB8">
                                <w:rPr>
                                  <w:rFonts w:ascii="Chu Van An" w:hAnsi="Chu Van An" w:cs="Chu Van An"/>
                                </w:rPr>
                                <w:t xml:space="preserve">Cách giải và biện luận phương trình dạng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910" w:dyaOrig="250" w14:anchorId="326E97DF">
                                  <v:shape id="_x0000_i1363" type="#_x0000_t75" style="width:45.75pt;height:12.75pt" o:ole="">
                                    <v:imagedata r:id="rId10" o:title=""/>
                                  </v:shape>
                                  <o:OLEObject Type="Embed" ProgID="Equation.DSMT4" ShapeID="_x0000_i1363" DrawAspect="Content" ObjectID="_1689146353" r:id="rId11"/>
                                </w:object>
                              </w:r>
                              <w:r w:rsidRPr="00781FB8">
                                <w:rPr>
                                  <w:rFonts w:ascii="Chu Van An" w:hAnsi="Chu Van An" w:cs="Chu Van An"/>
                                </w:rPr>
                                <w:t xml:space="preserve"> được tóm tắt trong bảng sau</w:t>
                              </w:r>
                            </w:p>
                            <w:tbl>
                              <w:tblPr>
                                <w:tblOverlap w:val="never"/>
                                <w:tblW w:w="9777" w:type="dxa"/>
                                <w:jc w:val="center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868"/>
                                <w:gridCol w:w="1868"/>
                                <w:gridCol w:w="6041"/>
                              </w:tblGrid>
                              <w:tr w:rsidR="000F6528" w:rsidRPr="00872088" w14:paraId="49D9CCBA" w14:textId="77777777" w:rsidTr="000F6528">
                                <w:trPr>
                                  <w:trHeight w:val="556"/>
                                  <w:jc w:val="center"/>
                                </w:trPr>
                                <w:tc>
                                  <w:tcPr>
                                    <w:tcW w:w="9777" w:type="dxa"/>
                                    <w:gridSpan w:val="3"/>
                                    <w:shd w:val="clear" w:color="auto" w:fill="F3FFF9"/>
                                    <w:vAlign w:val="center"/>
                                  </w:tcPr>
                                  <w:p w14:paraId="5544C22B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AA1AEB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AA1AEB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1820" w:dyaOrig="340" w14:anchorId="57C51F07">
                                        <v:shape id="_x0000_i1629" type="#_x0000_t75" style="width:91.5pt;height:16.5pt" o:ole="">
                                          <v:imagedata r:id="rId12" o:title=""/>
                                        </v:shape>
                                        <o:OLEObject Type="Embed" ProgID="Equation.DSMT4" ShapeID="_x0000_i1629" DrawAspect="Content" ObjectID="_1689146354" r:id="rId13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71DEAA92" w14:textId="77777777" w:rsidTr="000F6528">
                                <w:trPr>
                                  <w:trHeight w:val="479"/>
                                  <w:jc w:val="center"/>
                                </w:trPr>
                                <w:tc>
                                  <w:tcPr>
                                    <w:tcW w:w="3736" w:type="dxa"/>
                                    <w:gridSpan w:val="2"/>
                                    <w:shd w:val="clear" w:color="auto" w:fill="auto"/>
                                    <w:vAlign w:val="center"/>
                                  </w:tcPr>
                                  <w:p w14:paraId="438FE4FF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Hệ số</w: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0250D3EC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Kết luận</w:t>
                                    </w:r>
                                  </w:p>
                                </w:tc>
                              </w:tr>
                              <w:tr w:rsidR="000F6528" w:rsidRPr="00872088" w14:paraId="172757EC" w14:textId="77777777" w:rsidTr="000F6528">
                                <w:trPr>
                                  <w:trHeight w:val="803"/>
                                  <w:jc w:val="center"/>
                                </w:trPr>
                                <w:tc>
                                  <w:tcPr>
                                    <w:tcW w:w="3736" w:type="dxa"/>
                                    <w:gridSpan w:val="2"/>
                                    <w:shd w:val="clear" w:color="auto" w:fill="auto"/>
                                    <w:vAlign w:val="center"/>
                                  </w:tcPr>
                                  <w:p w14:paraId="064298D5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4044214A">
                                        <v:shape id="_x0000_i1630" type="#_x0000_t75" style="width:26.25pt;height:12.75pt" o:ole="">
                                          <v:imagedata r:id="rId14" o:title=""/>
                                        </v:shape>
                                        <o:OLEObject Type="Embed" ProgID="Equation.DSMT4" ShapeID="_x0000_i1630" DrawAspect="Content" ObjectID="_1689146355" r:id="rId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43EDDC40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10BDF43E">
                                        <v:shape id="_x0000_i1631" type="#_x0000_t75" style="width:14.25pt;height:17.25pt" o:ole="">
                                          <v:imagedata r:id="rId16" o:title=""/>
                                        </v:shape>
                                        <o:OLEObject Type="Embed" ProgID="Equation.DSMT4" ShapeID="_x0000_i1631" DrawAspect="Content" ObjectID="_1689146356" r:id="rId17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nghiệm duy nhất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730" w:dyaOrig="550" w14:anchorId="624FB8A0">
                                        <v:shape id="_x0000_i1632" type="#_x0000_t75" style="width:36.75pt;height:27.75pt" o:ole="">
                                          <v:imagedata r:id="rId18" o:title=""/>
                                        </v:shape>
                                        <o:OLEObject Type="Embed" ProgID="Equation.DSMT4" ShapeID="_x0000_i1632" DrawAspect="Content" ObjectID="_1689146357" r:id="rId19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6AF18303" w14:textId="77777777" w:rsidTr="000F6528">
                                <w:trPr>
                                  <w:trHeight w:val="571"/>
                                  <w:jc w:val="center"/>
                                </w:trPr>
                                <w:tc>
                                  <w:tcPr>
                                    <w:tcW w:w="1868" w:type="dxa"/>
                                    <w:vMerge w:val="restart"/>
                                    <w:shd w:val="clear" w:color="auto" w:fill="auto"/>
                                    <w:vAlign w:val="center"/>
                                  </w:tcPr>
                                  <w:p w14:paraId="5B64B5F3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276AC49E">
                                        <v:shape id="_x0000_i1633" type="#_x0000_t75" style="width:26.25pt;height:12.75pt" o:ole="">
                                          <v:imagedata r:id="rId20" o:title=""/>
                                        </v:shape>
                                        <o:OLEObject Type="Embed" ProgID="Equation.DSMT4" ShapeID="_x0000_i1633" DrawAspect="Content" ObjectID="_1689146358" r:id="rId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868" w:type="dxa"/>
                                    <w:shd w:val="clear" w:color="auto" w:fill="auto"/>
                                    <w:vAlign w:val="center"/>
                                  </w:tcPr>
                                  <w:p w14:paraId="41A5147A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4605A9DB">
                                        <v:shape id="_x0000_i1634" type="#_x0000_t75" style="width:26.25pt;height:12.75pt" o:ole="">
                                          <v:imagedata r:id="rId22" o:title=""/>
                                        </v:shape>
                                        <o:OLEObject Type="Embed" ProgID="Equation.DSMT4" ShapeID="_x0000_i1634" DrawAspect="Content" ObjectID="_1689146359" r:id="rId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750F670E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625202D5">
                                        <v:shape id="_x0000_i1635" type="#_x0000_t75" style="width:14.25pt;height:17.25pt" o:ole="">
                                          <v:imagedata r:id="rId24" o:title=""/>
                                        </v:shape>
                                        <o:OLEObject Type="Embed" ProgID="Equation.DSMT4" ShapeID="_x0000_i1635" DrawAspect="Content" ObjectID="_1689146360" r:id="rId25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vô nghiệm</w:t>
                                    </w:r>
                                  </w:p>
                                </w:tc>
                              </w:tr>
                              <w:tr w:rsidR="000F6528" w:rsidRPr="00872088" w14:paraId="3E2BD249" w14:textId="77777777" w:rsidTr="000F6528">
                                <w:trPr>
                                  <w:trHeight w:val="587"/>
                                  <w:jc w:val="center"/>
                                </w:trPr>
                                <w:tc>
                                  <w:tcPr>
                                    <w:tcW w:w="1868" w:type="dxa"/>
                                    <w:vMerge/>
                                    <w:shd w:val="clear" w:color="auto" w:fill="auto"/>
                                    <w:vAlign w:val="center"/>
                                  </w:tcPr>
                                  <w:p w14:paraId="4E3BFEE7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68" w:type="dxa"/>
                                    <w:shd w:val="clear" w:color="auto" w:fill="auto"/>
                                    <w:vAlign w:val="center"/>
                                  </w:tcPr>
                                  <w:p w14:paraId="6EAEC4A6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7F43A222">
                                        <v:shape id="_x0000_i1636" type="#_x0000_t75" style="width:26.25pt;height:12.75pt" o:ole="">
                                          <v:imagedata r:id="rId26" o:title=""/>
                                        </v:shape>
                                        <o:OLEObject Type="Embed" ProgID="Equation.DSMT4" ShapeID="_x0000_i1636" DrawAspect="Content" ObjectID="_1689146361" r:id="rId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41BB0140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60AFDCC0">
                                        <v:shape id="_x0000_i1637" type="#_x0000_t75" style="width:14.25pt;height:17.25pt" o:ole="">
                                          <v:imagedata r:id="rId28" o:title=""/>
                                        </v:shape>
                                        <o:OLEObject Type="Embed" ProgID="Equation.DSMT4" ShapeID="_x0000_i1637" DrawAspect="Content" ObjectID="_1689146362" r:id="rId29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nghiệm đúng với mọi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00" w:dyaOrig="200" w14:anchorId="55B488E4">
                                        <v:shape id="_x0000_i1638" type="#_x0000_t75" style="width:9.75pt;height:9.75pt" o:ole="">
                                          <v:imagedata r:id="rId30" o:title=""/>
                                        </v:shape>
                                        <o:OLEObject Type="Embed" ProgID="Equation.DSMT4" ShapeID="_x0000_i1638" DrawAspect="Content" ObjectID="_1689146363" r:id="rId31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4F6D915" w14:textId="3DF7C649" w:rsidR="00005432" w:rsidRP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Khi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530" w:dyaOrig="250" w14:anchorId="09F47630">
                                  <v:shape id="_x0000_i1374" type="#_x0000_t75" style="width:26.25pt;height:12.75pt" o:ole="">
                                    <v:imagedata r:id="rId32" o:title=""/>
                                  </v:shape>
                                  <o:OLEObject Type="Embed" ProgID="Equation.DSMT4" ShapeID="_x0000_i1374" DrawAspect="Content" ObjectID="_1689146364" r:id="rId33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 phương trình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910" w:dyaOrig="250" w14:anchorId="0266BD5F">
                                  <v:shape id="_x0000_i1375" type="#_x0000_t75" style="width:45.75pt;height:12.75pt" o:ole="">
                                    <v:imagedata r:id="rId34" o:title=""/>
                                  </v:shape>
                                  <o:OLEObject Type="Embed" ProgID="Equation.DSMT4" ShapeID="_x0000_i1375" DrawAspect="Content" ObjectID="_1689146365" r:id="rId35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 được gọi là phương trình bậc nhất một ẩn. </w:t>
                              </w:r>
                            </w:p>
                            <w:p w14:paraId="2B723482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54.25pt;mso-position-horizontal-relative:char;mso-position-vertical-relative:line" coordorigin="-123,-46" coordsize="65134,13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">
                <v:shape id="Rectangle: Diagonal Corners Rounded 244" o:spid="_x0000_s1071" style="position:absolute;width:65011;height:13890;visibility:visible;mso-wrap-style:square;v-text-anchor:middle" coordsize="6501130,13890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" adj="-11796480,,5400" path="m13154,l6464348,v20314,,36782,16468,36782,36782l6501130,1375899v,7265,-5889,13154,-13154,13154l36782,1389053c16468,1389053,,1372585,,1352271l,13154c,5889,5889,,1315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154,0;6464348,0;6501130,36782;6501130,1375899;6487976,1389053;36782,1389053;0,1352271;0,13154;13154,0" o:connectangles="0,0,0,0,0,0,0,0,0" textboxrect="0,0,6501130,1389053"/>
                  <v:textbox>
                    <w:txbxContent>
                      <w:p w14:paraId="562B948E" w14:textId="56BF3736" w:rsidR="00E62F77" w:rsidRPr="0097729B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97729B" w:rsidRDefault="00E62F77" w:rsidP="001D7C94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740C210" w14:textId="77777777" w:rsidR="000F6528" w:rsidRPr="00781FB8" w:rsidRDefault="00005432" w:rsidP="000F6528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①.</w:t>
                        </w:r>
                        <w:r w:rsidR="00E62F77"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0F6528" w:rsidRPr="00781FB8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bậc nhất</w:t>
                        </w:r>
                      </w:p>
                      <w:p w14:paraId="3A7BA640" w14:textId="77777777" w:rsidR="000F6528" w:rsidRDefault="000F6528" w:rsidP="004529D3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ind w:hanging="666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781FB8">
                          <w:rPr>
                            <w:rFonts w:ascii="Chu Van An" w:hAnsi="Chu Van An" w:cs="Chu Van An"/>
                          </w:rPr>
                          <w:t xml:space="preserve">Cách giải và biện luận phương trình dạng </w:t>
                        </w:r>
                        <w:r w:rsidRPr="00872088">
                          <w:rPr>
                            <w:position w:val="-6"/>
                          </w:rPr>
                          <w:object w:dxaOrig="910" w:dyaOrig="250" w14:anchorId="326E97DF">
                            <v:shape id="_x0000_i1363" type="#_x0000_t75" style="width:45.75pt;height:12.75pt" o:ole="">
                              <v:imagedata r:id="rId10" o:title=""/>
                            </v:shape>
                            <o:OLEObject Type="Embed" ProgID="Equation.DSMT4" ShapeID="_x0000_i1363" DrawAspect="Content" ObjectID="_1689146353" r:id="rId36"/>
                          </w:object>
                        </w:r>
                        <w:r w:rsidRPr="00781FB8">
                          <w:rPr>
                            <w:rFonts w:ascii="Chu Van An" w:hAnsi="Chu Van An" w:cs="Chu Van An"/>
                          </w:rPr>
                          <w:t xml:space="preserve"> được tóm tắt trong bảng sau</w:t>
                        </w:r>
                      </w:p>
                      <w:tbl>
                        <w:tblPr>
                          <w:tblOverlap w:val="never"/>
                          <w:tblW w:w="9777" w:type="dxa"/>
                          <w:jc w:val="center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868"/>
                          <w:gridCol w:w="1868"/>
                          <w:gridCol w:w="6041"/>
                        </w:tblGrid>
                        <w:tr w:rsidR="000F6528" w:rsidRPr="00872088" w14:paraId="49D9CCBA" w14:textId="77777777" w:rsidTr="000F6528">
                          <w:trPr>
                            <w:trHeight w:val="556"/>
                            <w:jc w:val="center"/>
                          </w:trPr>
                          <w:tc>
                            <w:tcPr>
                              <w:tcW w:w="9777" w:type="dxa"/>
                              <w:gridSpan w:val="3"/>
                              <w:shd w:val="clear" w:color="auto" w:fill="F3FFF9"/>
                              <w:vAlign w:val="center"/>
                            </w:tcPr>
                            <w:p w14:paraId="5544C22B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AA1AEB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AA1AEB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1820" w:dyaOrig="340" w14:anchorId="57C51F07">
                                  <v:shape id="_x0000_i1629" type="#_x0000_t75" style="width:91.5pt;height:16.5pt" o:ole="">
                                    <v:imagedata r:id="rId12" o:title=""/>
                                  </v:shape>
                                  <o:OLEObject Type="Embed" ProgID="Equation.DSMT4" ShapeID="_x0000_i1629" DrawAspect="Content" ObjectID="_1689146354" r:id="rId37"/>
                                </w:object>
                              </w:r>
                            </w:p>
                          </w:tc>
                        </w:tr>
                        <w:tr w:rsidR="000F6528" w:rsidRPr="00872088" w14:paraId="71DEAA92" w14:textId="77777777" w:rsidTr="000F6528">
                          <w:trPr>
                            <w:trHeight w:val="479"/>
                            <w:jc w:val="center"/>
                          </w:trPr>
                          <w:tc>
                            <w:tcPr>
                              <w:tcW w:w="3736" w:type="dxa"/>
                              <w:gridSpan w:val="2"/>
                              <w:shd w:val="clear" w:color="auto" w:fill="auto"/>
                              <w:vAlign w:val="center"/>
                            </w:tcPr>
                            <w:p w14:paraId="438FE4FF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Hệ số</w: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0250D3EC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Kết luận</w:t>
                              </w:r>
                            </w:p>
                          </w:tc>
                        </w:tr>
                        <w:tr w:rsidR="000F6528" w:rsidRPr="00872088" w14:paraId="172757EC" w14:textId="77777777" w:rsidTr="000F6528">
                          <w:trPr>
                            <w:trHeight w:val="803"/>
                            <w:jc w:val="center"/>
                          </w:trPr>
                          <w:tc>
                            <w:tcPr>
                              <w:tcW w:w="3736" w:type="dxa"/>
                              <w:gridSpan w:val="2"/>
                              <w:shd w:val="clear" w:color="auto" w:fill="auto"/>
                              <w:vAlign w:val="center"/>
                            </w:tcPr>
                            <w:p w14:paraId="064298D5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4044214A">
                                  <v:shape id="_x0000_i1630" type="#_x0000_t75" style="width:26.25pt;height:12.75pt" o:ole="">
                                    <v:imagedata r:id="rId14" o:title=""/>
                                  </v:shape>
                                  <o:OLEObject Type="Embed" ProgID="Equation.DSMT4" ShapeID="_x0000_i1630" DrawAspect="Content" ObjectID="_1689146355" r:id="rId38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43EDDC40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10BDF43E">
                                  <v:shape id="_x0000_i1631" type="#_x0000_t75" style="width:14.25pt;height:17.25pt" o:ole="">
                                    <v:imagedata r:id="rId16" o:title=""/>
                                  </v:shape>
                                  <o:OLEObject Type="Embed" ProgID="Equation.DSMT4" ShapeID="_x0000_i1631" DrawAspect="Content" ObjectID="_1689146356" r:id="rId39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nghiệm duy nhất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730" w:dyaOrig="550" w14:anchorId="624FB8A0">
                                  <v:shape id="_x0000_i1632" type="#_x0000_t75" style="width:36.75pt;height:27.75pt" o:ole="">
                                    <v:imagedata r:id="rId18" o:title=""/>
                                  </v:shape>
                                  <o:OLEObject Type="Embed" ProgID="Equation.DSMT4" ShapeID="_x0000_i1632" DrawAspect="Content" ObjectID="_1689146357" r:id="rId40"/>
                                </w:object>
                              </w:r>
                            </w:p>
                          </w:tc>
                        </w:tr>
                        <w:tr w:rsidR="000F6528" w:rsidRPr="00872088" w14:paraId="6AF18303" w14:textId="77777777" w:rsidTr="000F6528">
                          <w:trPr>
                            <w:trHeight w:val="571"/>
                            <w:jc w:val="center"/>
                          </w:trPr>
                          <w:tc>
                            <w:tcPr>
                              <w:tcW w:w="1868" w:type="dxa"/>
                              <w:vMerge w:val="restart"/>
                              <w:shd w:val="clear" w:color="auto" w:fill="auto"/>
                              <w:vAlign w:val="center"/>
                            </w:tcPr>
                            <w:p w14:paraId="5B64B5F3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276AC49E">
                                  <v:shape id="_x0000_i1633" type="#_x0000_t75" style="width:26.25pt;height:12.75pt" o:ole="">
                                    <v:imagedata r:id="rId20" o:title=""/>
                                  </v:shape>
                                  <o:OLEObject Type="Embed" ProgID="Equation.DSMT4" ShapeID="_x0000_i1633" DrawAspect="Content" ObjectID="_1689146358" r:id="rId41"/>
                                </w:object>
                              </w:r>
                            </w:p>
                          </w:tc>
                          <w:tc>
                            <w:tcPr>
                              <w:tcW w:w="1868" w:type="dxa"/>
                              <w:shd w:val="clear" w:color="auto" w:fill="auto"/>
                              <w:vAlign w:val="center"/>
                            </w:tcPr>
                            <w:p w14:paraId="41A5147A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4605A9DB">
                                  <v:shape id="_x0000_i1634" type="#_x0000_t75" style="width:26.25pt;height:12.75pt" o:ole="">
                                    <v:imagedata r:id="rId22" o:title=""/>
                                  </v:shape>
                                  <o:OLEObject Type="Embed" ProgID="Equation.DSMT4" ShapeID="_x0000_i1634" DrawAspect="Content" ObjectID="_1689146359" r:id="rId42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750F670E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625202D5">
                                  <v:shape id="_x0000_i1635" type="#_x0000_t75" style="width:14.25pt;height:17.25pt" o:ole="">
                                    <v:imagedata r:id="rId24" o:title=""/>
                                  </v:shape>
                                  <o:OLEObject Type="Embed" ProgID="Equation.DSMT4" ShapeID="_x0000_i1635" DrawAspect="Content" ObjectID="_1689146360" r:id="rId43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vô nghiệm</w:t>
                              </w:r>
                            </w:p>
                          </w:tc>
                        </w:tr>
                        <w:tr w:rsidR="000F6528" w:rsidRPr="00872088" w14:paraId="3E2BD249" w14:textId="77777777" w:rsidTr="000F6528">
                          <w:trPr>
                            <w:trHeight w:val="587"/>
                            <w:jc w:val="center"/>
                          </w:trPr>
                          <w:tc>
                            <w:tcPr>
                              <w:tcW w:w="1868" w:type="dxa"/>
                              <w:vMerge/>
                              <w:shd w:val="clear" w:color="auto" w:fill="auto"/>
                              <w:vAlign w:val="center"/>
                            </w:tcPr>
                            <w:p w14:paraId="4E3BFEE7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1868" w:type="dxa"/>
                              <w:shd w:val="clear" w:color="auto" w:fill="auto"/>
                              <w:vAlign w:val="center"/>
                            </w:tcPr>
                            <w:p w14:paraId="6EAEC4A6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7F43A222">
                                  <v:shape id="_x0000_i1636" type="#_x0000_t75" style="width:26.25pt;height:12.75pt" o:ole="">
                                    <v:imagedata r:id="rId26" o:title=""/>
                                  </v:shape>
                                  <o:OLEObject Type="Embed" ProgID="Equation.DSMT4" ShapeID="_x0000_i1636" DrawAspect="Content" ObjectID="_1689146361" r:id="rId44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41BB0140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60AFDCC0">
                                  <v:shape id="_x0000_i1637" type="#_x0000_t75" style="width:14.25pt;height:17.25pt" o:ole="">
                                    <v:imagedata r:id="rId28" o:title=""/>
                                  </v:shape>
                                  <o:OLEObject Type="Embed" ProgID="Equation.DSMT4" ShapeID="_x0000_i1637" DrawAspect="Content" ObjectID="_1689146362" r:id="rId45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nghiệm đúng với mọi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200" w14:anchorId="55B488E4">
                                  <v:shape id="_x0000_i1638" type="#_x0000_t75" style="width:9.75pt;height:9.75pt" o:ole="">
                                    <v:imagedata r:id="rId30" o:title=""/>
                                  </v:shape>
                                  <o:OLEObject Type="Embed" ProgID="Equation.DSMT4" ShapeID="_x0000_i1638" DrawAspect="Content" ObjectID="_1689146363" r:id="rId46"/>
                                </w:object>
                              </w:r>
                            </w:p>
                          </w:tc>
                        </w:tr>
                      </w:tbl>
                      <w:p w14:paraId="24F6D915" w14:textId="3DF7C649" w:rsidR="00005432" w:rsidRPr="000F6528" w:rsidRDefault="000F6528" w:rsidP="004529D3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</w:rPr>
                          <w:t xml:space="preserve">Khi </w:t>
                        </w:r>
                        <w:r w:rsidRPr="00872088">
                          <w:rPr>
                            <w:position w:val="-6"/>
                          </w:rPr>
                          <w:object w:dxaOrig="530" w:dyaOrig="250" w14:anchorId="09F47630">
                            <v:shape id="_x0000_i1374" type="#_x0000_t75" style="width:26.25pt;height:12.75pt" o:ole="">
                              <v:imagedata r:id="rId32" o:title=""/>
                            </v:shape>
                            <o:OLEObject Type="Embed" ProgID="Equation.DSMT4" ShapeID="_x0000_i1374" DrawAspect="Content" ObjectID="_1689146364" r:id="rId47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</w:rPr>
                          <w:t xml:space="preserve"> phương trình </w:t>
                        </w:r>
                        <w:r w:rsidRPr="00872088">
                          <w:rPr>
                            <w:position w:val="-6"/>
                          </w:rPr>
                          <w:object w:dxaOrig="910" w:dyaOrig="250" w14:anchorId="0266BD5F">
                            <v:shape id="_x0000_i1375" type="#_x0000_t75" style="width:45.75pt;height:12.75pt" o:ole="">
                              <v:imagedata r:id="rId34" o:title=""/>
                            </v:shape>
                            <o:OLEObject Type="Embed" ProgID="Equation.DSMT4" ShapeID="_x0000_i1375" DrawAspect="Content" ObjectID="_1689146365" r:id="rId48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</w:rPr>
                          <w:t xml:space="preserve"> được gọi là phương trình bậc nhất một ẩn. </w:t>
                        </w:r>
                      </w:p>
                      <w:p w14:paraId="2B723482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11AE2D5E" w:rsidR="008A36A9" w:rsidRPr="002758F1" w:rsidRDefault="008A36A9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3084ADCC">
                <wp:extent cx="6615197" cy="3609975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609975"/>
                          <a:chOff x="-12333" y="-4628"/>
                          <a:chExt cx="6513454" cy="162128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40"/>
                            <a:ext cx="6501130" cy="16166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54F0358" w14:textId="02D8A96B" w:rsidR="00005432" w:rsidRDefault="00005432" w:rsidP="00005432">
                              <w:pP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E5D27B" w14:textId="00E0FEAC" w:rsidR="000F6528" w:rsidRDefault="000F6528" w:rsidP="000F6528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②</w:t>
                              </w:r>
                              <w:r w:rsidR="00005432" w:rsidRPr="0000543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74A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Phương trình bậc hai</w:t>
                              </w:r>
                            </w:p>
                            <w:p w14:paraId="31646905" w14:textId="77777777" w:rsid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ind w:left="338"/>
                                <w:jc w:val="both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  <w:r w:rsidRPr="00174AF3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>Cách giải và công thức nghiệm của phương trình bậc hai được tóm tắt trong bảng sau</w:t>
                              </w:r>
                            </w:p>
                            <w:p w14:paraId="741DB895" w14:textId="77777777" w:rsidR="000F6528" w:rsidRPr="00174AF3" w:rsidRDefault="000F6528" w:rsidP="000F652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338"/>
                                <w:jc w:val="both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</w:p>
                            <w:tbl>
                              <w:tblPr>
                                <w:tblW w:w="8263" w:type="dxa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260"/>
                                <w:gridCol w:w="6003"/>
                              </w:tblGrid>
                              <w:tr w:rsidR="000F6528" w:rsidRPr="00872088" w14:paraId="1A01C5B7" w14:textId="77777777" w:rsidTr="000F6528">
                                <w:trPr>
                                  <w:trHeight w:val="610"/>
                                  <w:jc w:val="center"/>
                                </w:trPr>
                                <w:tc>
                                  <w:tcPr>
                                    <w:tcW w:w="8263" w:type="dxa"/>
                                    <w:gridSpan w:val="2"/>
                                    <w:shd w:val="clear" w:color="auto" w:fill="F3FFF9"/>
                                    <w:vAlign w:val="center"/>
                                  </w:tcPr>
                                  <w:p w14:paraId="333F2F2E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040" w:dyaOrig="350" w14:anchorId="34683CA0">
                                        <v:shape id="_x0000_i1833" type="#_x0000_t75" style="width:152.25pt;height:17.25pt" o:ole="">
                                          <v:imagedata r:id="rId49" o:title=""/>
                                        </v:shape>
                                        <o:OLEObject Type="Embed" ProgID="Equation.DSMT4" ShapeID="_x0000_i1833" DrawAspect="Content" ObjectID="_1689146366" r:id="rId50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0E09FB52" w14:textId="77777777" w:rsidTr="000F6528">
                                <w:trPr>
                                  <w:trHeight w:val="561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510AB454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150" w:dyaOrig="290" w14:anchorId="1DEA9926">
                                        <v:shape id="_x0000_i1834" type="#_x0000_t75" style="width:57.75pt;height:14.25pt" o:ole="">
                                          <v:imagedata r:id="rId51" o:title=""/>
                                        </v:shape>
                                        <o:OLEObject Type="Embed" ProgID="Equation.DSMT4" ShapeID="_x0000_i1834" DrawAspect="Content" ObjectID="_1689146367" r:id="rId5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22B4D2DC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Kết luận</w:t>
                                    </w:r>
                                  </w:p>
                                </w:tc>
                              </w:tr>
                              <w:tr w:rsidR="000F6528" w:rsidRPr="00872088" w14:paraId="73B5769C" w14:textId="77777777" w:rsidTr="000F6528">
                                <w:trPr>
                                  <w:trHeight w:val="891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2FFB3183" w14:textId="77777777" w:rsidR="000F6528" w:rsidRPr="000F6528" w:rsidRDefault="000F6528" w:rsidP="004529D3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50" w:dyaOrig="250" w14:anchorId="4C02042C">
                                        <v:shape id="_x0000_i1835" type="#_x0000_t75" style="width:27.75pt;height:12.75pt" o:ole="">
                                          <v:imagedata r:id="rId53" o:title=""/>
                                        </v:shape>
                                        <o:OLEObject Type="Embed" ProgID="Equation.DSMT4" ShapeID="_x0000_i1835" DrawAspect="Content" ObjectID="_1689146368" r:id="rId5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52A73552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0466DCC3">
                                        <v:shape id="_x0000_i1836" type="#_x0000_t75" style="width:15.75pt;height:17.25pt" o:ole="">
                                          <v:imagedata r:id="rId55" o:title=""/>
                                        </v:shape>
                                        <o:OLEObject Type="Embed" ProgID="Equation.DSMT4" ShapeID="_x0000_i1836" DrawAspect="Content" ObjectID="_1689146369" r:id="rId56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hai nghiệm phân biệt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1430" w:dyaOrig="600" w14:anchorId="792FD0F8">
                                        <v:shape id="_x0000_i1837" type="#_x0000_t75" style="width:71.25pt;height:30pt" o:ole="">
                                          <v:imagedata r:id="rId57" o:title=""/>
                                        </v:shape>
                                        <o:OLEObject Type="Embed" ProgID="Equation.DSMT4" ShapeID="_x0000_i1837" DrawAspect="Content" ObjectID="_1689146370" r:id="rId58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6399EB26" w14:textId="77777777" w:rsidTr="000F6528">
                                <w:trPr>
                                  <w:trHeight w:val="842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13942720" w14:textId="77777777" w:rsidR="000F6528" w:rsidRPr="000F6528" w:rsidRDefault="000F6528" w:rsidP="004529D3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90" w:dyaOrig="250" w14:anchorId="3A70B9C6">
                                        <v:shape id="_x0000_i1838" type="#_x0000_t75" style="width:29.25pt;height:12.75pt" o:ole="">
                                          <v:imagedata r:id="rId59" o:title=""/>
                                        </v:shape>
                                        <o:OLEObject Type="Embed" ProgID="Equation.DSMT4" ShapeID="_x0000_i1838" DrawAspect="Content" ObjectID="_1689146371" r:id="rId6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35ADB232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1193A831">
                                        <v:shape id="_x0000_i1839" type="#_x0000_t75" style="width:15.75pt;height:17.25pt" o:ole="">
                                          <v:imagedata r:id="rId61" o:title=""/>
                                        </v:shape>
                                        <o:OLEObject Type="Embed" ProgID="Equation.DSMT4" ShapeID="_x0000_i1839" DrawAspect="Content" ObjectID="_1689146372" r:id="rId62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nghiệm kép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830" w:dyaOrig="550" w14:anchorId="68A8094F">
                                        <v:shape id="_x0000_i1840" type="#_x0000_t75" style="width:41.25pt;height:27.75pt" o:ole="">
                                          <v:imagedata r:id="rId63" o:title=""/>
                                        </v:shape>
                                        <o:OLEObject Type="Embed" ProgID="Equation.DSMT4" ShapeID="_x0000_i1840" DrawAspect="Content" ObjectID="_1689146373" r:id="rId64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5EA77FC6" w14:textId="77777777" w:rsidTr="000F6528">
                                <w:trPr>
                                  <w:trHeight w:val="610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22DEF97B" w14:textId="77777777" w:rsidR="000F6528" w:rsidRPr="000F6528" w:rsidRDefault="000F6528" w:rsidP="004529D3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50" w:dyaOrig="250" w14:anchorId="117A0DAB">
                                        <v:shape id="_x0000_i1841" type="#_x0000_t75" style="width:27.75pt;height:12.75pt" o:ole="">
                                          <v:imagedata r:id="rId65" o:title=""/>
                                        </v:shape>
                                        <o:OLEObject Type="Embed" ProgID="Equation.DSMT4" ShapeID="_x0000_i1841" DrawAspect="Content" ObjectID="_1689146374" r:id="rId6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5F15B401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126B172A">
                                        <v:shape id="_x0000_i1842" type="#_x0000_t75" style="width:15.75pt;height:17.25pt" o:ole="">
                                          <v:imagedata r:id="rId67" o:title=""/>
                                        </v:shape>
                                        <o:OLEObject Type="Embed" ProgID="Equation.DSMT4" ShapeID="_x0000_i1842" DrawAspect="Content" ObjectID="_1689146375" r:id="rId68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vô nghiệm</w:t>
                                    </w:r>
                                  </w:p>
                                </w:tc>
                              </w:tr>
                            </w:tbl>
                            <w:p w14:paraId="5ADDC0F8" w14:textId="77777777" w:rsidR="000F6528" w:rsidRDefault="000F6528" w:rsidP="000F6528"/>
                            <w:p w14:paraId="5296CC66" w14:textId="77777777" w:rsidR="000F6528" w:rsidRPr="00174AF3" w:rsidRDefault="000F6528" w:rsidP="000F6528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2830678" w14:textId="64C89717" w:rsidR="00005432" w:rsidRPr="00005432" w:rsidRDefault="00005432" w:rsidP="000F6528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4FF9981" w14:textId="77777777" w:rsidR="00005432" w:rsidRPr="00005432" w:rsidRDefault="00005432" w:rsidP="00005432">
                              <w:pPr>
                                <w:ind w:left="360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696EB97D" w14:textId="77777777" w:rsidR="00E62F77" w:rsidRPr="0097729B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0EC8B1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84.25pt;mso-position-horizontal-relative:char;mso-position-vertical-relative:line" coordorigin="-123,-46" coordsize="65134,16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">
                <v:shape id="Rectangle: Diagonal Corners Rounded 2" o:spid="_x0000_s1076" style="position:absolute;width:65011;height:16166;visibility:visible;mso-wrap-style:square;v-text-anchor:middle" coordsize="6501130,16166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" adj="-11796480,,5400" path="m15310,l6458320,v23643,,42810,19167,42810,42810l6501130,1601384v,8455,-6855,15310,-15310,15310l42810,1616694c19167,1616694,,1597527,,1573884l,15310c,6855,6855,,153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5310,0;6458320,0;6501130,42810;6501130,1601384;6485820,1616694;42810,1616694;0,1573884;0,15310;15310,0" o:connectangles="0,0,0,0,0,0,0,0,0" textboxrect="0,0,6501130,1616694"/>
                  <v:textbox>
                    <w:txbxContent>
                      <w:p w14:paraId="054F0358" w14:textId="02D8A96B" w:rsidR="00005432" w:rsidRDefault="00005432" w:rsidP="00005432">
                        <w:pP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E5D27B" w14:textId="00E0FEAC" w:rsidR="000F6528" w:rsidRDefault="000F6528" w:rsidP="000F6528">
                        <w:pPr>
                          <w:spacing w:line="256" w:lineRule="auto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②</w:t>
                        </w:r>
                        <w:r w:rsidR="00005432" w:rsidRPr="00005432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. </w:t>
                        </w:r>
                        <w:r w:rsidRPr="00174AF3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Phương trình bậc hai</w:t>
                        </w:r>
                      </w:p>
                      <w:p w14:paraId="31646905" w14:textId="77777777" w:rsidR="000F6528" w:rsidRDefault="000F6528" w:rsidP="004529D3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ind w:left="338"/>
                          <w:jc w:val="both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  <w:r w:rsidRPr="00174AF3">
                          <w:rPr>
                            <w:rFonts w:ascii="Chu Van An" w:hAnsi="Chu Van An" w:cs="Chu Van An"/>
                            <w:spacing w:val="-4"/>
                          </w:rPr>
                          <w:t>Cách giải và công thức nghiệm của phương trình bậc hai được tóm tắt trong bảng sau</w:t>
                        </w:r>
                      </w:p>
                      <w:p w14:paraId="741DB895" w14:textId="77777777" w:rsidR="000F6528" w:rsidRPr="00174AF3" w:rsidRDefault="000F6528" w:rsidP="000F652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338"/>
                          <w:jc w:val="both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</w:p>
                      <w:tbl>
                        <w:tblPr>
                          <w:tblW w:w="8263" w:type="dxa"/>
                          <w:jc w:val="center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260"/>
                          <w:gridCol w:w="6003"/>
                        </w:tblGrid>
                        <w:tr w:rsidR="000F6528" w:rsidRPr="00872088" w14:paraId="1A01C5B7" w14:textId="77777777" w:rsidTr="000F6528">
                          <w:trPr>
                            <w:trHeight w:val="610"/>
                            <w:jc w:val="center"/>
                          </w:trPr>
                          <w:tc>
                            <w:tcPr>
                              <w:tcW w:w="8263" w:type="dxa"/>
                              <w:gridSpan w:val="2"/>
                              <w:shd w:val="clear" w:color="auto" w:fill="F3FFF9"/>
                              <w:vAlign w:val="center"/>
                            </w:tcPr>
                            <w:p w14:paraId="333F2F2E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040" w:dyaOrig="350" w14:anchorId="34683CA0">
                                  <v:shape id="_x0000_i1833" type="#_x0000_t75" style="width:152.25pt;height:17.25pt" o:ole="">
                                    <v:imagedata r:id="rId49" o:title=""/>
                                  </v:shape>
                                  <o:OLEObject Type="Embed" ProgID="Equation.DSMT4" ShapeID="_x0000_i1833" DrawAspect="Content" ObjectID="_1689146366" r:id="rId69"/>
                                </w:object>
                              </w:r>
                            </w:p>
                          </w:tc>
                        </w:tr>
                        <w:tr w:rsidR="000F6528" w:rsidRPr="00872088" w14:paraId="0E09FB52" w14:textId="77777777" w:rsidTr="000F6528">
                          <w:trPr>
                            <w:trHeight w:val="561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510AB454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150" w:dyaOrig="290" w14:anchorId="1DEA9926">
                                  <v:shape id="_x0000_i1834" type="#_x0000_t75" style="width:57.75pt;height:14.25pt" o:ole="">
                                    <v:imagedata r:id="rId51" o:title=""/>
                                  </v:shape>
                                  <o:OLEObject Type="Embed" ProgID="Equation.DSMT4" ShapeID="_x0000_i1834" DrawAspect="Content" ObjectID="_1689146367" r:id="rId70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22B4D2DC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Kết luận</w:t>
                              </w:r>
                            </w:p>
                          </w:tc>
                        </w:tr>
                        <w:tr w:rsidR="000F6528" w:rsidRPr="00872088" w14:paraId="73B5769C" w14:textId="77777777" w:rsidTr="000F6528">
                          <w:trPr>
                            <w:trHeight w:val="891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2FFB3183" w14:textId="77777777" w:rsidR="000F6528" w:rsidRP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50" w:dyaOrig="250" w14:anchorId="4C02042C">
                                  <v:shape id="_x0000_i1835" type="#_x0000_t75" style="width:27.75pt;height:12.75pt" o:ole="">
                                    <v:imagedata r:id="rId53" o:title=""/>
                                  </v:shape>
                                  <o:OLEObject Type="Embed" ProgID="Equation.DSMT4" ShapeID="_x0000_i1835" DrawAspect="Content" ObjectID="_1689146368" r:id="rId71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52A73552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0466DCC3">
                                  <v:shape id="_x0000_i1836" type="#_x0000_t75" style="width:15.75pt;height:17.25pt" o:ole="">
                                    <v:imagedata r:id="rId55" o:title=""/>
                                  </v:shape>
                                  <o:OLEObject Type="Embed" ProgID="Equation.DSMT4" ShapeID="_x0000_i1836" DrawAspect="Content" ObjectID="_1689146369" r:id="rId72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hai nghiệm phân biệt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1430" w:dyaOrig="600" w14:anchorId="792FD0F8">
                                  <v:shape id="_x0000_i1837" type="#_x0000_t75" style="width:71.25pt;height:30pt" o:ole="">
                                    <v:imagedata r:id="rId57" o:title=""/>
                                  </v:shape>
                                  <o:OLEObject Type="Embed" ProgID="Equation.DSMT4" ShapeID="_x0000_i1837" DrawAspect="Content" ObjectID="_1689146370" r:id="rId73"/>
                                </w:object>
                              </w:r>
                            </w:p>
                          </w:tc>
                        </w:tr>
                        <w:tr w:rsidR="000F6528" w:rsidRPr="00872088" w14:paraId="6399EB26" w14:textId="77777777" w:rsidTr="000F6528">
                          <w:trPr>
                            <w:trHeight w:val="842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13942720" w14:textId="77777777" w:rsidR="000F6528" w:rsidRP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90" w:dyaOrig="250" w14:anchorId="3A70B9C6">
                                  <v:shape id="_x0000_i1838" type="#_x0000_t75" style="width:29.25pt;height:12.75pt" o:ole="">
                                    <v:imagedata r:id="rId59" o:title=""/>
                                  </v:shape>
                                  <o:OLEObject Type="Embed" ProgID="Equation.DSMT4" ShapeID="_x0000_i1838" DrawAspect="Content" ObjectID="_1689146371" r:id="rId74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35ADB232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1193A831">
                                  <v:shape id="_x0000_i1839" type="#_x0000_t75" style="width:15.75pt;height:17.25pt" o:ole="">
                                    <v:imagedata r:id="rId61" o:title=""/>
                                  </v:shape>
                                  <o:OLEObject Type="Embed" ProgID="Equation.DSMT4" ShapeID="_x0000_i1839" DrawAspect="Content" ObjectID="_1689146372" r:id="rId75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nghiệm kép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830" w:dyaOrig="550" w14:anchorId="68A8094F">
                                  <v:shape id="_x0000_i1840" type="#_x0000_t75" style="width:41.25pt;height:27.75pt" o:ole="">
                                    <v:imagedata r:id="rId63" o:title=""/>
                                  </v:shape>
                                  <o:OLEObject Type="Embed" ProgID="Equation.DSMT4" ShapeID="_x0000_i1840" DrawAspect="Content" ObjectID="_1689146373" r:id="rId76"/>
                                </w:object>
                              </w:r>
                            </w:p>
                          </w:tc>
                        </w:tr>
                        <w:tr w:rsidR="000F6528" w:rsidRPr="00872088" w14:paraId="5EA77FC6" w14:textId="77777777" w:rsidTr="000F6528">
                          <w:trPr>
                            <w:trHeight w:val="610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22DEF97B" w14:textId="77777777" w:rsidR="000F6528" w:rsidRP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50" w:dyaOrig="250" w14:anchorId="117A0DAB">
                                  <v:shape id="_x0000_i1841" type="#_x0000_t75" style="width:27.75pt;height:12.75pt" o:ole="">
                                    <v:imagedata r:id="rId65" o:title=""/>
                                  </v:shape>
                                  <o:OLEObject Type="Embed" ProgID="Equation.DSMT4" ShapeID="_x0000_i1841" DrawAspect="Content" ObjectID="_1689146374" r:id="rId77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5F15B401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126B172A">
                                  <v:shape id="_x0000_i1842" type="#_x0000_t75" style="width:15.75pt;height:17.25pt" o:ole="">
                                    <v:imagedata r:id="rId67" o:title=""/>
                                  </v:shape>
                                  <o:OLEObject Type="Embed" ProgID="Equation.DSMT4" ShapeID="_x0000_i1842" DrawAspect="Content" ObjectID="_1689146375" r:id="rId78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vô nghiệm</w:t>
                              </w:r>
                            </w:p>
                          </w:tc>
                        </w:tr>
                      </w:tbl>
                      <w:p w14:paraId="5ADDC0F8" w14:textId="77777777" w:rsidR="000F6528" w:rsidRDefault="000F6528" w:rsidP="000F6528"/>
                      <w:p w14:paraId="5296CC66" w14:textId="77777777" w:rsidR="000F6528" w:rsidRPr="00174AF3" w:rsidRDefault="000F6528" w:rsidP="000F6528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2830678" w14:textId="64C89717" w:rsidR="00005432" w:rsidRPr="00005432" w:rsidRDefault="00005432" w:rsidP="000F6528">
                        <w:pP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4FF9981" w14:textId="77777777" w:rsidR="00005432" w:rsidRPr="00005432" w:rsidRDefault="00005432" w:rsidP="00005432">
                        <w:pPr>
                          <w:ind w:left="360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696EB97D" w14:textId="77777777" w:rsidR="00E62F77" w:rsidRPr="0097729B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0EC8B1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435F94E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0F343B" w14:textId="7C53A767" w:rsidR="00355127" w:rsidRPr="002758F1" w:rsidRDefault="00355127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049BCE3F" w14:textId="761688B8" w:rsidR="00355127" w:rsidRPr="002758F1" w:rsidRDefault="00355127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987FB75" wp14:editId="0760C4E7">
                <wp:extent cx="6615197" cy="4305301"/>
                <wp:effectExtent l="0" t="0" r="14605" b="19050"/>
                <wp:docPr id="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4305301"/>
                          <a:chOff x="-12333" y="-4628"/>
                          <a:chExt cx="6513454" cy="1933561"/>
                        </a:xfrm>
                      </wpg:grpSpPr>
                      <wps:wsp>
                        <wps:cNvPr id="20" name="Rectangle: Diagonal Corners Rounded 20"/>
                        <wps:cNvSpPr/>
                        <wps:spPr>
                          <a:xfrm>
                            <a:off x="-9" y="-39"/>
                            <a:ext cx="6501130" cy="19289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440154" w14:textId="77777777" w:rsidR="00355127" w:rsidRPr="000F6528" w:rsidRDefault="00355127" w:rsidP="00355127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930F35A" w14:textId="77777777" w:rsidR="000F6528" w:rsidRPr="000F652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❸</w:t>
                              </w:r>
                              <w:r w:rsidR="00355127"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Định lí Vi–ét </w:t>
                              </w:r>
                            </w:p>
                            <w:p w14:paraId="0826777F" w14:textId="47A006D8" w:rsidR="000F6528" w:rsidRPr="000F6528" w:rsidRDefault="000F6528" w:rsidP="004529D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phương trình bậc hai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140" w:dyaOrig="340" w14:anchorId="2D20AB64">
                                  <v:shape id="_x0000_i1910" type="#_x0000_t75" style="width:107.25pt;height:16.5pt" o:ole="">
                                    <v:imagedata r:id="rId79" o:title=""/>
                                  </v:shape>
                                  <o:OLEObject Type="Embed" ProgID="Equation.DSMT4" ShapeID="_x0000_i1910" DrawAspect="Content" ObjectID="_1689146376" r:id="rId80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hai nghiệm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99" w:dyaOrig="300" w14:anchorId="595BEF9F">
                                  <v:shape id="_x0000_i1914" type="#_x0000_t75" style="width:24.75pt;height:15pt" o:ole="">
                                    <v:imagedata r:id="rId81" o:title=""/>
                                  </v:shape>
                                  <o:OLEObject Type="Embed" ProgID="Equation.DSMT4" ShapeID="_x0000_i1914" DrawAspect="Content" ObjectID="_1689146377" r:id="rId82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</w:t>
                              </w:r>
                            </w:p>
                            <w:p w14:paraId="46C2F005" w14:textId="60D14AD2" w:rsidR="000F6528" w:rsidRPr="000F6528" w:rsidRDefault="000F6528" w:rsidP="000F652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22"/>
                                  <w:sz w:val="24"/>
                                  <w:szCs w:val="24"/>
                                </w:rPr>
                                <w:object w:dxaOrig="2380" w:dyaOrig="560" w14:anchorId="37048DDD">
                                  <v:shape id="_x0000_i1912" type="#_x0000_t75" style="width:119.25pt;height:28.5pt" o:ole="">
                                    <v:imagedata r:id="rId83" o:title=""/>
                                  </v:shape>
                                  <o:OLEObject Type="Embed" ProgID="Equation.DSMT4" ShapeID="_x0000_i1912" DrawAspect="Content" ObjectID="_1689146378" r:id="rId84"/>
                                </w:object>
                              </w:r>
                            </w:p>
                            <w:p w14:paraId="3FB14B81" w14:textId="5830401E" w:rsidR="00355127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Ngược lại, nếu hai số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00" w14:anchorId="44C32EBA">
                                  <v:shape id="_x0000_i1900" type="#_x0000_t75" style="width:9pt;height:9.75pt" o:ole="">
                                    <v:imagedata r:id="rId85" o:title=""/>
                                  </v:shape>
                                  <o:OLEObject Type="Embed" ProgID="Equation.DSMT4" ShapeID="_x0000_i1900" DrawAspect="Content" ObjectID="_1689146379" r:id="rId86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0" w:dyaOrig="200" w14:anchorId="0EE46E70">
                                  <v:shape id="_x0000_i1898" type="#_x0000_t75" style="width:8.25pt;height:9.75pt" o:ole="">
                                    <v:imagedata r:id="rId87" o:title=""/>
                                  </v:shape>
                                  <o:OLEObject Type="Embed" ProgID="Equation.DSMT4" ShapeID="_x0000_i1898" DrawAspect="Content" ObjectID="_1689146380" r:id="rId88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tổng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40" w:dyaOrig="240" w14:anchorId="6C6D827F">
                                  <v:shape id="_x0000_i1902" type="#_x0000_t75" style="width:42pt;height:12pt" o:ole="">
                                    <v:imagedata r:id="rId89" o:title=""/>
                                  </v:shape>
                                  <o:OLEObject Type="Embed" ProgID="Equation.DSMT4" ShapeID="_x0000_i1902" DrawAspect="Content" ObjectID="_1689146381" r:id="rId90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tích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40" w14:anchorId="40342ABD">
                                  <v:shape id="_x0000_i1904" type="#_x0000_t75" style="width:31.5pt;height:12pt" o:ole="">
                                    <v:imagedata r:id="rId91" o:title=""/>
                                  </v:shape>
                                  <o:OLEObject Type="Embed" ProgID="Equation.DSMT4" ShapeID="_x0000_i1904" DrawAspect="Content" ObjectID="_1689146382" r:id="rId92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00" w14:anchorId="2C585E04">
                                  <v:shape id="_x0000_i1906" type="#_x0000_t75" style="width:9pt;height:9.75pt" o:ole="">
                                    <v:imagedata r:id="rId93" o:title=""/>
                                  </v:shape>
                                  <o:OLEObject Type="Embed" ProgID="Equation.DSMT4" ShapeID="_x0000_i1906" DrawAspect="Content" ObjectID="_1689146383" r:id="rId94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0" w:dyaOrig="200" w14:anchorId="551B929F">
                                  <v:shape id="_x0000_i1908" type="#_x0000_t75" style="width:8.25pt;height:9.75pt" o:ole="">
                                    <v:imagedata r:id="rId95" o:title=""/>
                                  </v:shape>
                                  <o:OLEObject Type="Embed" ProgID="Equation.DSMT4" ShapeID="_x0000_i1908" DrawAspect="Content" ObjectID="_1689146384" r:id="rId96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các nghiệm của phương trình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20" w:dyaOrig="320" w14:anchorId="1DD4CF6E">
                                  <v:shape id="_x0000_i1886" type="#_x0000_t75" style="width:81pt;height:15.75pt" o:ole="">
                                    <v:imagedata r:id="rId97" o:title=""/>
                                  </v:shape>
                                  <o:OLEObject Type="Embed" ProgID="Equation.DSMT4" ShapeID="_x0000_i1886" DrawAspect="Content" ObjectID="_1689146385" r:id="rId98"/>
                                </w:object>
                              </w:r>
                            </w:p>
                            <w:p w14:paraId="636C96BE" w14:textId="229E364E" w:rsidR="000F6528" w:rsidRPr="000F6528" w:rsidRDefault="000F6528" w:rsidP="000F6528">
                              <w:pPr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❹</w:t>
                              </w:r>
                              <w:r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Xét dấu của các nghiệm phương trình bậc hai: </w:t>
                              </w:r>
                            </w:p>
                            <w:p w14:paraId="72A8F9D9" w14:textId="77777777" w:rsidR="000F6528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40" w:lineRule="auto"/>
                                <w:ind w:left="480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Cho phương trình bậc hai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nl-NL"/>
                                </w:rPr>
                                <w:object w:dxaOrig="1820" w:dyaOrig="340" w14:anchorId="2B8E13F5">
                                  <v:shape id="_x0000_i1940" type="#_x0000_t75" style="width:90.75pt;height:17.25pt" o:ole="">
                                    <v:imagedata r:id="rId99" o:title=""/>
                                  </v:shape>
                                  <o:OLEObject Type="Embed" ProgID="Equation.DSMT4" ShapeID="_x0000_i1940" DrawAspect="Content" ObjectID="_1689146386" r:id="rId100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(*), kí hiệu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nl-NL"/>
                                </w:rPr>
                                <w:object w:dxaOrig="1740" w:dyaOrig="660" w14:anchorId="04A07A3F">
                                  <v:shape id="_x0000_i1941" type="#_x0000_t75" style="width:87pt;height:33pt" o:ole="">
                                    <v:imagedata r:id="rId101" o:title=""/>
                                  </v:shape>
                                  <o:OLEObject Type="Embed" ProgID="Equation.DSMT4" ShapeID="_x0000_i1941" DrawAspect="Content" ObjectID="_1689146387" r:id="rId102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khi đó </w:t>
                              </w:r>
                            </w:p>
                            <w:p w14:paraId="5785E4FA" w14:textId="77777777" w:rsidR="000F6528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240" w:lineRule="auto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trái dấu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object w:dxaOrig="700" w:dyaOrig="279" w14:anchorId="1B7E6701">
                                  <v:shape id="_x0000_i1937" type="#_x0000_t75" style="width:35.25pt;height:14.25pt" o:ole="">
                                    <v:imagedata r:id="rId103" o:title=""/>
                                  </v:shape>
                                  <o:OLEObject Type="Embed" ProgID="Equation.DSMT4" ShapeID="_x0000_i1937" DrawAspect="Content" ObjectID="_1689146388" r:id="rId104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46AE416F" w14:textId="700E4298" w:rsidR="000F6528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240" w:lineRule="auto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dương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  <w:lang w:val="nl-NL"/>
                                </w:rPr>
                                <w:object w:dxaOrig="859" w:dyaOrig="1160" w14:anchorId="5B4259F8">
                                  <v:shape id="_x0000_i1986" type="#_x0000_t75" style="width:42.75pt;height:57.75pt" o:ole="">
                                    <v:imagedata r:id="rId105" o:title=""/>
                                  </v:shape>
                                  <o:OLEObject Type="Embed" ProgID="Equation.DSMT4" ShapeID="_x0000_i1986" DrawAspect="Content" ObjectID="_1689146389" r:id="rId106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52730BF2" w14:textId="26110768" w:rsidR="000F6528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âm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  <w:lang w:val="nl-NL"/>
                                </w:rPr>
                                <w:object w:dxaOrig="859" w:dyaOrig="1160" w14:anchorId="1B82594F">
                                  <v:shape id="_x0000_i1939" type="#_x0000_t75" style="width:42.75pt;height:57.75pt" o:ole="">
                                    <v:imagedata r:id="rId107" o:title=""/>
                                  </v:shape>
                                  <o:OLEObject Type="Embed" ProgID="Equation.DSMT4" ShapeID="_x0000_i1939" DrawAspect="Content" ObjectID="_1689146390" r:id="rId108"/>
                                </w:object>
                              </w:r>
                            </w:p>
                            <w:p w14:paraId="4E1892F8" w14:textId="77777777" w:rsidR="000F6528" w:rsidRPr="000F6528" w:rsidRDefault="000F6528" w:rsidP="000F6528">
                              <w:pPr>
                                <w:spacing w:line="256" w:lineRule="auto"/>
                                <w:ind w:left="360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FAA6CA8" w14:textId="77777777" w:rsidR="00355127" w:rsidRPr="000F6528" w:rsidRDefault="00355127" w:rsidP="00355127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81725E0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B14C8BB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659D46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4F837D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5740C07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FFE5C88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30AE24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9561A9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D06E48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2238A7D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849815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CB19BA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" name="Group 21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" name="Rectangle: Folded Corner 2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1EF3CE" w14:textId="786460C4" w:rsidR="00355127" w:rsidRDefault="00355127" w:rsidP="00355127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0F6528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87FB75" id="_x0000_s1080" style="width:520.9pt;height:339pt;mso-position-horizontal-relative:char;mso-position-vertical-relative:line" coordorigin="-123,-46" coordsize="65134,19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">
                <v:shape id="Rectangle: Diagonal Corners Rounded 20" o:spid="_x0000_s1081" style="position:absolute;width:65011;height:19289;visibility:visible;mso-wrap-style:square;v-text-anchor:middle" coordsize="6501130,19289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" adj="-11796480,,5400" path="m18267,l6450051,v28210,,51079,22869,51079,51079l6501130,1910705v,10089,-8178,18267,-18267,18267l51079,1928972c22869,1928972,,1906103,,1877893l,18267c,8178,8178,,1826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8267,0;6450051,0;6501130,51079;6501130,1910705;6482863,1928972;51079,1928972;0,1877893;0,18267;18267,0" o:connectangles="0,0,0,0,0,0,0,0,0" textboxrect="0,0,6501130,1928972"/>
                  <v:textbox>
                    <w:txbxContent>
                      <w:p w14:paraId="68440154" w14:textId="77777777" w:rsidR="00355127" w:rsidRPr="000F6528" w:rsidRDefault="00355127" w:rsidP="00355127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930F35A" w14:textId="77777777" w:rsidR="000F6528" w:rsidRPr="000F6528" w:rsidRDefault="000F6528" w:rsidP="000F652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ambria Math" w:eastAsia="Yu Gothic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❸</w:t>
                        </w:r>
                        <w:r w:rsidR="00355127"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. </w:t>
                        </w:r>
                        <w:r w:rsidRPr="000F652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Định lí Vi–ét </w:t>
                        </w:r>
                      </w:p>
                      <w:p w14:paraId="0826777F" w14:textId="47A006D8" w:rsidR="000F6528" w:rsidRPr="000F6528" w:rsidRDefault="000F6528" w:rsidP="004529D3">
                        <w:pPr>
                          <w:pStyle w:val="ListParagraph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phương trình bậc hai </w:t>
                        </w:r>
                        <w:r w:rsidRPr="000F652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140" w:dyaOrig="340" w14:anchorId="2D20AB64">
                            <v:shape id="_x0000_i1910" type="#_x0000_t75" style="width:107.25pt;height:16.5pt" o:ole="">
                              <v:imagedata r:id="rId79" o:title=""/>
                            </v:shape>
                            <o:OLEObject Type="Embed" ProgID="Equation.DSMT4" ShapeID="_x0000_i1910" DrawAspect="Content" ObjectID="_1689146376" r:id="rId109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hai nghiệm </w:t>
                        </w:r>
                        <w:r w:rsidRPr="000F652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99" w:dyaOrig="300" w14:anchorId="595BEF9F">
                            <v:shape id="_x0000_i1914" type="#_x0000_t75" style="width:24.75pt;height:15pt" o:ole="">
                              <v:imagedata r:id="rId81" o:title=""/>
                            </v:shape>
                            <o:OLEObject Type="Embed" ProgID="Equation.DSMT4" ShapeID="_x0000_i1914" DrawAspect="Content" ObjectID="_1689146377" r:id="rId110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</w:t>
                        </w:r>
                      </w:p>
                      <w:p w14:paraId="46C2F005" w14:textId="60D14AD2" w:rsidR="000F6528" w:rsidRPr="000F6528" w:rsidRDefault="000F6528" w:rsidP="000F652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position w:val="-22"/>
                            <w:sz w:val="24"/>
                            <w:szCs w:val="24"/>
                          </w:rPr>
                          <w:object w:dxaOrig="2380" w:dyaOrig="560" w14:anchorId="37048DDD">
                            <v:shape id="_x0000_i1912" type="#_x0000_t75" style="width:119.25pt;height:28.5pt" o:ole="">
                              <v:imagedata r:id="rId83" o:title=""/>
                            </v:shape>
                            <o:OLEObject Type="Embed" ProgID="Equation.DSMT4" ShapeID="_x0000_i1912" DrawAspect="Content" ObjectID="_1689146378" r:id="rId111"/>
                          </w:object>
                        </w:r>
                      </w:p>
                      <w:p w14:paraId="3FB14B81" w14:textId="5830401E" w:rsidR="00355127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56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Ngược lại, nếu hai số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00" w14:anchorId="44C32EBA">
                            <v:shape id="_x0000_i1900" type="#_x0000_t75" style="width:9pt;height:9.75pt" o:ole="">
                              <v:imagedata r:id="rId85" o:title=""/>
                            </v:shape>
                            <o:OLEObject Type="Embed" ProgID="Equation.DSMT4" ShapeID="_x0000_i1900" DrawAspect="Content" ObjectID="_1689146379" r:id="rId112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0" w:dyaOrig="200" w14:anchorId="0EE46E70">
                            <v:shape id="_x0000_i1898" type="#_x0000_t75" style="width:8.25pt;height:9.75pt" o:ole="">
                              <v:imagedata r:id="rId87" o:title=""/>
                            </v:shape>
                            <o:OLEObject Type="Embed" ProgID="Equation.DSMT4" ShapeID="_x0000_i1898" DrawAspect="Content" ObjectID="_1689146380" r:id="rId113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tổng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40" w:dyaOrig="240" w14:anchorId="6C6D827F">
                            <v:shape id="_x0000_i1902" type="#_x0000_t75" style="width:42pt;height:12pt" o:ole="">
                              <v:imagedata r:id="rId89" o:title=""/>
                            </v:shape>
                            <o:OLEObject Type="Embed" ProgID="Equation.DSMT4" ShapeID="_x0000_i1902" DrawAspect="Content" ObjectID="_1689146381" r:id="rId114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tích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40" w14:anchorId="40342ABD">
                            <v:shape id="_x0000_i1904" type="#_x0000_t75" style="width:31.5pt;height:12pt" o:ole="">
                              <v:imagedata r:id="rId91" o:title=""/>
                            </v:shape>
                            <o:OLEObject Type="Embed" ProgID="Equation.DSMT4" ShapeID="_x0000_i1904" DrawAspect="Content" ObjectID="_1689146382" r:id="rId115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00" w14:anchorId="2C585E04">
                            <v:shape id="_x0000_i1906" type="#_x0000_t75" style="width:9pt;height:9.75pt" o:ole="">
                              <v:imagedata r:id="rId93" o:title=""/>
                            </v:shape>
                            <o:OLEObject Type="Embed" ProgID="Equation.DSMT4" ShapeID="_x0000_i1906" DrawAspect="Content" ObjectID="_1689146383" r:id="rId116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0" w:dyaOrig="200" w14:anchorId="551B929F">
                            <v:shape id="_x0000_i1908" type="#_x0000_t75" style="width:8.25pt;height:9.75pt" o:ole="">
                              <v:imagedata r:id="rId95" o:title=""/>
                            </v:shape>
                            <o:OLEObject Type="Embed" ProgID="Equation.DSMT4" ShapeID="_x0000_i1908" DrawAspect="Content" ObjectID="_1689146384" r:id="rId117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các nghiệm của phương trình </w: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20" w:dyaOrig="320" w14:anchorId="1DD4CF6E">
                            <v:shape id="_x0000_i1886" type="#_x0000_t75" style="width:81pt;height:15.75pt" o:ole="">
                              <v:imagedata r:id="rId97" o:title=""/>
                            </v:shape>
                            <o:OLEObject Type="Embed" ProgID="Equation.DSMT4" ShapeID="_x0000_i1886" DrawAspect="Content" ObjectID="_1689146385" r:id="rId118"/>
                          </w:object>
                        </w:r>
                      </w:p>
                      <w:p w14:paraId="636C96BE" w14:textId="229E364E" w:rsidR="000F6528" w:rsidRPr="000F6528" w:rsidRDefault="000F6528" w:rsidP="000F6528">
                        <w:pPr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Fonts w:ascii="Cambria Math" w:eastAsia="Yu Gothic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❹</w:t>
                        </w:r>
                        <w:r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  <w:t xml:space="preserve">Xét dấu của các nghiệm phương trình bậc hai: </w:t>
                        </w:r>
                      </w:p>
                      <w:p w14:paraId="72A8F9D9" w14:textId="77777777" w:rsidR="000F6528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40" w:lineRule="auto"/>
                          <w:ind w:left="480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Cho phương trình bậc hai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nl-NL"/>
                          </w:rPr>
                          <w:object w:dxaOrig="1820" w:dyaOrig="340" w14:anchorId="2B8E13F5">
                            <v:shape id="_x0000_i1940" type="#_x0000_t75" style="width:90.75pt;height:17.25pt" o:ole="">
                              <v:imagedata r:id="rId99" o:title=""/>
                            </v:shape>
                            <o:OLEObject Type="Embed" ProgID="Equation.DSMT4" ShapeID="_x0000_i1940" DrawAspect="Content" ObjectID="_1689146386" r:id="rId119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(*), kí hiệu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nl-NL"/>
                          </w:rPr>
                          <w:object w:dxaOrig="1740" w:dyaOrig="660" w14:anchorId="04A07A3F">
                            <v:shape id="_x0000_i1941" type="#_x0000_t75" style="width:87pt;height:33pt" o:ole="">
                              <v:imagedata r:id="rId101" o:title=""/>
                            </v:shape>
                            <o:OLEObject Type="Embed" ProgID="Equation.DSMT4" ShapeID="_x0000_i1941" DrawAspect="Content" ObjectID="_1689146387" r:id="rId120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khi đó </w:t>
                        </w:r>
                      </w:p>
                      <w:p w14:paraId="5785E4FA" w14:textId="77777777" w:rsidR="000F6528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240" w:lineRule="auto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trái dấu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object w:dxaOrig="700" w:dyaOrig="279" w14:anchorId="1B7E6701">
                            <v:shape id="_x0000_i1937" type="#_x0000_t75" style="width:35.25pt;height:14.25pt" o:ole="">
                              <v:imagedata r:id="rId103" o:title=""/>
                            </v:shape>
                            <o:OLEObject Type="Embed" ProgID="Equation.DSMT4" ShapeID="_x0000_i1937" DrawAspect="Content" ObjectID="_1689146388" r:id="rId121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</w:p>
                      <w:p w14:paraId="46AE416F" w14:textId="700E4298" w:rsidR="000F6528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240" w:lineRule="auto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dương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52"/>
                            <w:sz w:val="24"/>
                            <w:szCs w:val="24"/>
                            <w:lang w:val="nl-NL"/>
                          </w:rPr>
                          <w:object w:dxaOrig="859" w:dyaOrig="1160" w14:anchorId="5B4259F8">
                            <v:shape id="_x0000_i1986" type="#_x0000_t75" style="width:42.75pt;height:57.75pt" o:ole="">
                              <v:imagedata r:id="rId105" o:title=""/>
                            </v:shape>
                            <o:OLEObject Type="Embed" ProgID="Equation.DSMT4" ShapeID="_x0000_i1986" DrawAspect="Content" ObjectID="_1689146389" r:id="rId122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</w:p>
                      <w:p w14:paraId="52730BF2" w14:textId="26110768" w:rsidR="000F6528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âm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52"/>
                            <w:sz w:val="24"/>
                            <w:szCs w:val="24"/>
                            <w:lang w:val="nl-NL"/>
                          </w:rPr>
                          <w:object w:dxaOrig="859" w:dyaOrig="1160" w14:anchorId="1B82594F">
                            <v:shape id="_x0000_i1939" type="#_x0000_t75" style="width:42.75pt;height:57.75pt" o:ole="">
                              <v:imagedata r:id="rId107" o:title=""/>
                            </v:shape>
                            <o:OLEObject Type="Embed" ProgID="Equation.DSMT4" ShapeID="_x0000_i1939" DrawAspect="Content" ObjectID="_1689146390" r:id="rId123"/>
                          </w:object>
                        </w:r>
                      </w:p>
                      <w:p w14:paraId="4E1892F8" w14:textId="77777777" w:rsidR="000F6528" w:rsidRPr="000F6528" w:rsidRDefault="000F6528" w:rsidP="000F6528">
                        <w:pPr>
                          <w:spacing w:line="256" w:lineRule="auto"/>
                          <w:ind w:left="360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FAA6CA8" w14:textId="77777777" w:rsidR="00355127" w:rsidRPr="000F6528" w:rsidRDefault="00355127" w:rsidP="00355127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81725E0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B14C8BB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659D46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4F837D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5740C07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FFE5C88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30AE24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9561A9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D06E48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2238A7D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849815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CB19BA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Rectangle: Folded Corner 22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  <v:textbox>
                      <w:txbxContent>
                        <w:p w14:paraId="011EF3CE" w14:textId="786460C4" w:rsidR="00355127" w:rsidRDefault="00355127" w:rsidP="0035512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0F6528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59F10E7" w:rsidR="00993994" w:rsidRPr="002758F1" w:rsidRDefault="005436C3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N6h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CwzeoawNAADrTgAADgAAAAAAAAAAAAAAAAAuAgAAZHJzL2Uyb0RvYy54bWxQSwECLQAUAAYA&#10;CAAAACEAaaaFXN0AAAAEAQAADwAAAAAAAAAAAAAAAAAGEAAAZHJzL2Rvd25yZXYueG1sUEsFBgAA&#10;AAAEAAQA8wAAABARAAAAAA==&#10;">
                <v:group id="Group 460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09FD566F">
                <wp:extent cx="6547104" cy="1847849"/>
                <wp:effectExtent l="0" t="19050" r="25400" b="1968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47849"/>
                          <a:chOff x="0" y="0"/>
                          <a:chExt cx="6547104" cy="179549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68"/>
                            <a:ext cx="6547104" cy="15350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5F93F190" w:rsidR="00E62F77" w:rsidRDefault="00E62F77" w:rsidP="00750E1E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6BEA163" w14:textId="77777777" w:rsidR="000F6528" w:rsidRPr="00C764B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Đặt điều kiện cho PT</w:t>
                              </w:r>
                            </w:p>
                            <w:p w14:paraId="1A422BC2" w14:textId="77777777" w:rsidR="000F6528" w:rsidRPr="00C764B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Quy đồng khử mẫu</w:t>
                              </w:r>
                            </w:p>
                            <w:p w14:paraId="77956E51" w14:textId="77777777" w:rsidR="000F6528" w:rsidRPr="00C764B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Đưa về PT giải được</w:t>
                              </w:r>
                            </w:p>
                            <w:p w14:paraId="2EFEFF82" w14:textId="3AB60626" w:rsidR="00E62F77" w:rsidRPr="000F6528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Đối chiếu điều kiện để nhận nghiệm và kết luận nghiệm cho PT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897438" cy="571533"/>
                            <a:chOff x="150812" y="0"/>
                            <a:chExt cx="4897729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897729" cy="485775"/>
                              <a:chOff x="150812" y="0"/>
                              <a:chExt cx="4897729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4864442" cy="485775"/>
                                <a:chOff x="184099" y="0"/>
                                <a:chExt cx="486444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4864442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331957" cy="485775"/>
                                  <a:chOff x="1502180" y="0"/>
                                  <a:chExt cx="333195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3222423" cy="390937"/>
                                    <a:chOff x="1611714" y="83020"/>
                                    <a:chExt cx="3222423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7" y="83020"/>
                                      <a:ext cx="3073220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DFC307E" w14:textId="77777777" w:rsidR="000F6528" w:rsidRPr="00173DC1" w:rsidRDefault="000F6528" w:rsidP="000F6528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73DC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Phương trình có chứa ẩn ở mẫu </w:t>
                                        </w:r>
                                      </w:p>
                                      <w:p w14:paraId="4CDFFA22" w14:textId="66498B67" w:rsidR="00E62F77" w:rsidRPr="007B662A" w:rsidRDefault="00E62F77" w:rsidP="0065546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45.5pt;mso-position-horizontal-relative:char;mso-position-vertical-relative:line" coordsize="65471,17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">
                <v:shape id="Rectangle: Diagonal Corners Rounded 1" o:spid="_x0000_s1105" style="position:absolute;top:2604;width:65471;height:153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0368;6547104,1520494;6532329,1535030;112179,1535030;0,1424662;0,14536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5F93F190" w:rsidR="00E62F77" w:rsidRDefault="00E62F77" w:rsidP="00750E1E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6BEA163" w14:textId="77777777" w:rsidR="000F6528" w:rsidRPr="00C764B8" w:rsidRDefault="000F6528" w:rsidP="004529D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Đặt điều kiện cho PT</w:t>
                        </w:r>
                      </w:p>
                      <w:p w14:paraId="1A422BC2" w14:textId="77777777" w:rsidR="000F6528" w:rsidRPr="00C764B8" w:rsidRDefault="000F6528" w:rsidP="004529D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Quy đồng khử mẫu</w:t>
                        </w:r>
                      </w:p>
                      <w:p w14:paraId="77956E51" w14:textId="77777777" w:rsidR="000F6528" w:rsidRPr="00C764B8" w:rsidRDefault="000F6528" w:rsidP="004529D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Đưa về PT giải được</w:t>
                        </w:r>
                      </w:p>
                      <w:p w14:paraId="2EFEFF82" w14:textId="3AB60626" w:rsidR="00E62F77" w:rsidRPr="000F6528" w:rsidRDefault="000F6528" w:rsidP="004529D3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Đối chiếu điều kiện để nhận nghiệm và kết luận nghiệm cho PT</w:t>
                        </w:r>
                      </w:p>
                    </w:txbxContent>
                  </v:textbox>
                </v:shape>
                <v:group id="Group 464" o:spid="_x0000_s1106" style="position:absolute;left:1508;width:48974;height:5715" coordorigin="1508" coordsize="4897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8977;height:4857" coordorigin="1508" coordsize="489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8645;height:4857" coordorigin="1840" coordsize="4864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8645;height:4476;visibility:visible;mso-wrap-style:square;v-text-anchor:middle" coordsize="4864442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" path="m,l4709718,r154724,154724l4864442,447555,,447555,,xe" fillcolor="#efddf6 [663]" stroked="f" strokeweight="1.25pt">
                        <v:fill r:id="rId124" o:title="" color2="#fffff7" type="pattern"/>
                        <v:path arrowok="t" o:connecttype="custom" o:connectlocs="0,0;4709718,0;4864442,154724;4864442,447555;0,447555;0,0" o:connectangles="0,0,0,0,0,0"/>
                      </v:shape>
                      <v:group id="Group 468" o:spid="_x0000_s1110" style="position:absolute;left:15021;width:33320;height:4857" coordorigin="15021" coordsize="333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830;width:32224;height:3909" coordorigin="16117,830" coordsize="32224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09;top:830;width:30732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" adj="2120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DFC307E" w14:textId="77777777" w:rsidR="000F6528" w:rsidRPr="00173DC1" w:rsidRDefault="000F6528" w:rsidP="000F6528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73DC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Phương trình có chứa ẩn ở mẫu </w:t>
                                  </w:r>
                                </w:p>
                                <w:p w14:paraId="4CDFFA22" w14:textId="66498B67" w:rsidR="00E62F77" w:rsidRPr="007B662A" w:rsidRDefault="00E62F77" w:rsidP="0065546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2E8E65FC" w:rsidR="00EC5D1C" w:rsidRPr="002758F1" w:rsidRDefault="00EC5D1C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1D984A9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Số nghiệm của phương trình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1440" w:dyaOrig="705" w14:anchorId="0622E08F">
          <v:shape id="_x0000_i2131" type="#_x0000_t75" style="width:1in;height:35.25pt" o:ole="">
            <v:imagedata r:id="rId125" o:title=""/>
          </v:shape>
          <o:OLEObject Type="Embed" ProgID="Equation.DSMT4" ShapeID="_x0000_i2131" DrawAspect="Content" ObjectID="_1689145852" r:id="rId12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10C2E97D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b/>
          <w:position w:val="-6"/>
          <w:sz w:val="24"/>
          <w:szCs w:val="24"/>
        </w:rPr>
        <w:object w:dxaOrig="195" w:dyaOrig="285" w14:anchorId="030D8121">
          <v:shape id="_x0000_i2132" type="#_x0000_t75" style="width:9.75pt;height:14.25pt" o:ole="">
            <v:imagedata r:id="rId127" o:title=""/>
          </v:shape>
          <o:OLEObject Type="Embed" ProgID="Equation.DSMT4" ShapeID="_x0000_i2132" DrawAspect="Content" ObjectID="_1689145853" r:id="rId12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position w:val="-4"/>
          <w:sz w:val="24"/>
          <w:szCs w:val="24"/>
        </w:rPr>
        <w:object w:dxaOrig="195" w:dyaOrig="255" w14:anchorId="381F84CA">
          <v:shape id="_x0000_i2133" type="#_x0000_t75" style="width:9.75pt;height:12.75pt" o:ole="">
            <v:imagedata r:id="rId129" o:title=""/>
          </v:shape>
          <o:OLEObject Type="Embed" ProgID="Equation.DSMT4" ShapeID="_x0000_i2133" DrawAspect="Content" ObjectID="_1689145854" r:id="rId130"/>
        </w:object>
      </w:r>
      <w:r w:rsidRPr="002758F1">
        <w:rPr>
          <w:rFonts w:ascii="Chu Van An" w:hAnsi="Chu Van An" w:cs="Chu Van An"/>
          <w:sz w:val="24"/>
          <w:szCs w:val="24"/>
          <w:lang w:eastAsia="vi-VN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b/>
          <w:position w:val="-6"/>
          <w:sz w:val="24"/>
          <w:szCs w:val="24"/>
        </w:rPr>
        <w:object w:dxaOrig="180" w:dyaOrig="285" w14:anchorId="2C35FCE6">
          <v:shape id="_x0000_i2134" type="#_x0000_t75" style="width:9pt;height:14.25pt" o:ole="">
            <v:imagedata r:id="rId131" o:title=""/>
          </v:shape>
          <o:OLEObject Type="Embed" ProgID="Equation.DSMT4" ShapeID="_x0000_i2134" DrawAspect="Content" ObjectID="_1689145855" r:id="rId1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position w:val="-4"/>
          <w:sz w:val="24"/>
          <w:szCs w:val="24"/>
        </w:rPr>
        <w:object w:dxaOrig="135" w:dyaOrig="255" w14:anchorId="2E33C0EC">
          <v:shape id="_x0000_i2135" type="#_x0000_t75" style="width:6.75pt;height:12.75pt" o:ole="">
            <v:imagedata r:id="rId133" o:title=""/>
          </v:shape>
          <o:OLEObject Type="Embed" ProgID="Equation.DSMT4" ShapeID="_x0000_i2135" DrawAspect="Content" ObjectID="_1689145856" r:id="rId134"/>
        </w:object>
      </w:r>
      <w:r w:rsidRPr="002758F1">
        <w:rPr>
          <w:rFonts w:ascii="Chu Van An" w:hAnsi="Chu Van An" w:cs="Chu Van An"/>
          <w:b/>
          <w:sz w:val="24"/>
          <w:szCs w:val="24"/>
        </w:rPr>
        <w:t>.</w:t>
      </w:r>
    </w:p>
    <w:p w14:paraId="20842CB1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9B3495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80" w:dyaOrig="315" w14:anchorId="127CEE83">
          <v:shape id="_x0000_i2136" type="#_x0000_t75" style="width:99pt;height:15.75pt" o:ole="">
            <v:imagedata r:id="rId135" o:title=""/>
          </v:shape>
          <o:OLEObject Type="Embed" ProgID="Equation.DSMT4" ShapeID="_x0000_i2136" DrawAspect="Content" ObjectID="_1689145857" r:id="rId13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E11233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</w:t>
      </w:r>
      <w:r w:rsidRPr="002758F1">
        <w:rPr>
          <w:rFonts w:ascii="Chu Van An" w:hAnsi="Chu Van An" w:cs="Chu Van An"/>
          <w:position w:val="-28"/>
          <w:sz w:val="24"/>
          <w:szCs w:val="24"/>
          <w:lang w:val="pt-BR"/>
        </w:rPr>
        <w:object w:dxaOrig="3420" w:dyaOrig="705" w14:anchorId="5DD6C3B9">
          <v:shape id="_x0000_i2137" type="#_x0000_t75" style="width:171pt;height:35.25pt" o:ole="">
            <v:imagedata r:id="rId137" o:title=""/>
          </v:shape>
          <o:OLEObject Type="Embed" ProgID="Equation.DSMT4" ShapeID="_x0000_i2137" DrawAspect="Content" ObjectID="_1689145858" r:id="rId138"/>
        </w:object>
      </w:r>
      <w:r w:rsidRPr="002758F1">
        <w:rPr>
          <w:rFonts w:ascii="Chu Van An" w:hAnsi="Chu Van An" w:cs="Chu Van An"/>
          <w:position w:val="-30"/>
          <w:sz w:val="24"/>
          <w:szCs w:val="24"/>
          <w:lang w:val="pt-BR"/>
        </w:rPr>
        <w:object w:dxaOrig="2700" w:dyaOrig="735" w14:anchorId="131F6986">
          <v:shape id="_x0000_i2138" type="#_x0000_t75" style="width:135pt;height:36.75pt" o:ole="">
            <v:imagedata r:id="rId139" o:title=""/>
          </v:shape>
          <o:OLEObject Type="Embed" ProgID="Equation.DSMT4" ShapeID="_x0000_i2138" DrawAspect="Content" ObjectID="_1689145859" r:id="rId140"/>
        </w:object>
      </w:r>
    </w:p>
    <w:p w14:paraId="3280A69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Đối chiếu với điều kiện ta được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372000F0">
          <v:shape id="_x0000_i2139" type="#_x0000_t75" style="width:33.75pt;height:14.25pt" o:ole="">
            <v:imagedata r:id="rId141" o:title=""/>
          </v:shape>
          <o:OLEObject Type="Embed" ProgID="Equation.DSMT4" ShapeID="_x0000_i2139" DrawAspect="Content" ObjectID="_1689145860" r:id="rId142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 thỏa mãn và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570" w:dyaOrig="285" w14:anchorId="61D0C70F">
          <v:shape id="_x0000_i2140" type="#_x0000_t75" style="width:28.5pt;height:14.25pt" o:ole="">
            <v:imagedata r:id="rId143" o:title=""/>
          </v:shape>
          <o:OLEObject Type="Embed" ProgID="Equation.DSMT4" ShapeID="_x0000_i2140" DrawAspect="Content" ObjectID="_1689145861" r:id="rId144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 bị loại.</w:t>
      </w:r>
    </w:p>
    <w:p w14:paraId="0C83856A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t xml:space="preserve">Vậy phương trình đã cho có một nghiệm là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21717C6B">
          <v:shape id="_x0000_i2141" type="#_x0000_t75" style="width:33.75pt;height:14.25pt" o:ole="">
            <v:imagedata r:id="rId145" o:title=""/>
          </v:shape>
          <o:OLEObject Type="Embed" ProgID="Equation.DSMT4" ShapeID="_x0000_i2141" DrawAspect="Content" ObjectID="_1689145862" r:id="rId146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CA1DA79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Biết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830" w:dyaOrig="615" w14:anchorId="19BED2EA">
          <v:shape id="_x0000_i2142" type="#_x0000_t75" style="width:91.5pt;height:30.75pt" o:ole="">
            <v:imagedata r:id="rId147" o:title=""/>
          </v:shape>
          <o:OLEObject Type="Embed" ProgID="Equation.DSMT4" ShapeID="_x0000_i2142" DrawAspect="Content" ObjectID="_1689145863" r:id="rId14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một nghiệm là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765" w:dyaOrig="675" w14:anchorId="48AE1DC5">
          <v:shape id="_x0000_i2143" type="#_x0000_t75" style="width:38.25pt;height:33.75pt" o:ole="">
            <v:imagedata r:id="rId149" o:title=""/>
          </v:shape>
          <o:OLEObject Type="Embed" ProgID="Equation.DSMT4" ShapeID="_x0000_i2143" DrawAspect="Content" ObjectID="_1689145864" r:id="rId15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25" w14:anchorId="5AB8E256">
          <v:shape id="_x0000_i2144" type="#_x0000_t75" style="width:10.5pt;height:11.25pt" o:ole="">
            <v:imagedata r:id="rId151" o:title=""/>
          </v:shape>
          <o:OLEObject Type="Embed" ProgID="Equation.DSMT4" ShapeID="_x0000_i2144" DrawAspect="Content" ObjectID="_1689145865" r:id="rId15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70" w14:anchorId="01CFD9EF">
          <v:shape id="_x0000_i2145" type="#_x0000_t75" style="width:10.5pt;height:13.5pt" o:ole="">
            <v:imagedata r:id="rId153" o:title=""/>
          </v:shape>
          <o:OLEObject Type="Embed" ProgID="Equation.DSMT4" ShapeID="_x0000_i2145" DrawAspect="Content" ObjectID="_1689145866" r:id="rId15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25" w14:anchorId="1DE84D64">
          <v:shape id="_x0000_i2146" type="#_x0000_t75" style="width:9pt;height:11.25pt" o:ole="">
            <v:imagedata r:id="rId155" o:title=""/>
          </v:shape>
          <o:OLEObject Type="Embed" ProgID="Equation.DSMT4" ShapeID="_x0000_i2146" DrawAspect="Content" ObjectID="_1689145867" r:id="rId15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nguyên dương và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55" w:dyaOrig="630" w14:anchorId="73EDA535">
          <v:shape id="_x0000_i2147" type="#_x0000_t75" style="width:12.75pt;height:31.5pt" o:ole="">
            <v:imagedata r:id="rId157" o:title=""/>
          </v:shape>
          <o:OLEObject Type="Embed" ProgID="Equation.DSMT4" ShapeID="_x0000_i2147" DrawAspect="Content" ObjectID="_1689145868" r:id="rId15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tối giản. Tính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485" w:dyaOrig="270" w14:anchorId="7EE7D5B7">
          <v:shape id="_x0000_i2148" type="#_x0000_t75" style="width:74.25pt;height:13.5pt" o:ole="">
            <v:imagedata r:id="rId159" o:title=""/>
          </v:shape>
          <o:OLEObject Type="Embed" ProgID="Equation.DSMT4" ShapeID="_x0000_i2148" DrawAspect="Content" ObjectID="_1689145869" r:id="rId16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4718D1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85" w:dyaOrig="270" w14:anchorId="1EFECA3D">
          <v:shape id="_x0000_i2149" type="#_x0000_t75" style="width:29.25pt;height:13.5pt" o:ole="">
            <v:imagedata r:id="rId161" o:title=""/>
          </v:shape>
          <o:OLEObject Type="Embed" ProgID="Equation.DSMT4" ShapeID="_x0000_i2149" DrawAspect="Content" ObjectID="_1689145870" r:id="rId16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705" w:dyaOrig="270" w14:anchorId="2FA14A45">
          <v:shape id="_x0000_i2150" type="#_x0000_t75" style="width:35.25pt;height:13.5pt" o:ole="">
            <v:imagedata r:id="rId163" o:title=""/>
          </v:shape>
          <o:OLEObject Type="Embed" ProgID="Equation.DSMT4" ShapeID="_x0000_i2150" DrawAspect="Content" ObjectID="_1689145871" r:id="rId164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540" w:dyaOrig="270" w14:anchorId="59AB172D">
          <v:shape id="_x0000_i2151" type="#_x0000_t75" style="width:27pt;height:13.5pt" o:ole="">
            <v:imagedata r:id="rId165" o:title=""/>
          </v:shape>
          <o:OLEObject Type="Embed" ProgID="Equation.DSMT4" ShapeID="_x0000_i2151" DrawAspect="Content" ObjectID="_1689145872" r:id="rId16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05" w:dyaOrig="270" w14:anchorId="13A4F896">
          <v:shape id="_x0000_i2152" type="#_x0000_t75" style="width:35.25pt;height:13.5pt" o:ole="">
            <v:imagedata r:id="rId167" o:title=""/>
          </v:shape>
          <o:OLEObject Type="Embed" ProgID="Equation.DSMT4" ShapeID="_x0000_i2152" DrawAspect="Content" ObjectID="_1689145873" r:id="rId16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A8FE0FE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CB74CA9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Điều kiện xác định: </w:t>
      </w:r>
      <w:r w:rsidRPr="002758F1">
        <w:rPr>
          <w:rFonts w:ascii="Chu Van An" w:hAnsi="Chu Van An" w:cs="Chu Van An"/>
          <w:position w:val="-44"/>
          <w:sz w:val="24"/>
          <w:szCs w:val="24"/>
        </w:rPr>
        <w:object w:dxaOrig="795" w:dyaOrig="1005" w14:anchorId="3AE140CC">
          <v:shape id="_x0000_i2153" type="#_x0000_t75" style="width:39.75pt;height:50.25pt" o:ole="">
            <v:imagedata r:id="rId169" o:title=""/>
          </v:shape>
          <o:OLEObject Type="Embed" ProgID="Equation.DSMT4" ShapeID="_x0000_i2153" DrawAspect="Content" ObjectID="_1689145874" r:id="rId170"/>
        </w:object>
      </w:r>
    </w:p>
    <w:p w14:paraId="5F04C7CF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Khi đó,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830" w:dyaOrig="615" w14:anchorId="6E7FB5B0">
          <v:shape id="_x0000_i2154" type="#_x0000_t75" style="width:91.5pt;height:30.75pt" o:ole="">
            <v:imagedata r:id="rId171" o:title=""/>
          </v:shape>
          <o:OLEObject Type="Embed" ProgID="Equation.DSMT4" ShapeID="_x0000_i2154" DrawAspect="Content" ObjectID="_1689145875" r:id="rId172"/>
        </w:objec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900" w:dyaOrig="405" w14:anchorId="346A0A23">
          <v:shape id="_x0000_i2155" type="#_x0000_t75" style="width:195pt;height:20.25pt" o:ole="">
            <v:imagedata r:id="rId173" o:title=""/>
          </v:shape>
          <o:OLEObject Type="Embed" ProgID="Equation.DSMT4" ShapeID="_x0000_i2155" DrawAspect="Content" ObjectID="_1689145876" r:id="rId174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65" w:dyaOrig="315" w14:anchorId="6313BB74">
          <v:shape id="_x0000_i2156" type="#_x0000_t75" style="width:98.25pt;height:15.75pt" o:ole="">
            <v:imagedata r:id="rId175" o:title=""/>
          </v:shape>
          <o:OLEObject Type="Embed" ProgID="Equation.DSMT4" ShapeID="_x0000_i2156" DrawAspect="Content" ObjectID="_1689145877" r:id="rId176"/>
        </w:object>
      </w:r>
      <w:r w:rsidRPr="002758F1">
        <w:rPr>
          <w:rFonts w:ascii="Chu Van An" w:hAnsi="Chu Van An" w:cs="Chu Van An"/>
          <w:position w:val="-64"/>
          <w:sz w:val="24"/>
          <w:szCs w:val="24"/>
        </w:rPr>
        <w:object w:dxaOrig="1710" w:dyaOrig="1395" w14:anchorId="070B29B6">
          <v:shape id="_x0000_i2157" type="#_x0000_t75" style="width:85.5pt;height:69.75pt" o:ole="">
            <v:imagedata r:id="rId177" o:title=""/>
          </v:shape>
          <o:OLEObject Type="Embed" ProgID="Equation.DSMT4" ShapeID="_x0000_i2157" DrawAspect="Content" ObjectID="_1689145878" r:id="rId178"/>
        </w:object>
      </w:r>
    </w:p>
    <w:p w14:paraId="557236E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Vậy phương trình có hai nghiệm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305" w:dyaOrig="675" w14:anchorId="524BD30E">
          <v:shape id="_x0000_i2158" type="#_x0000_t75" style="width:65.25pt;height:33.75pt" o:ole="">
            <v:imagedata r:id="rId179" o:title=""/>
          </v:shape>
          <o:OLEObject Type="Embed" ProgID="Equation.DSMT4" ShapeID="_x0000_i2158" DrawAspect="Content" ObjectID="_1689145879" r:id="rId18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305" w:dyaOrig="675" w14:anchorId="41EC92CF">
          <v:shape id="_x0000_i2159" type="#_x0000_t75" style="width:65.25pt;height:33.75pt" o:ole="">
            <v:imagedata r:id="rId181" o:title=""/>
          </v:shape>
          <o:OLEObject Type="Embed" ProgID="Equation.DSMT4" ShapeID="_x0000_i2159" DrawAspect="Content" ObjectID="_1689145880" r:id="rId18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Từ đó suy ra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45" w:dyaOrig="270" w14:anchorId="2BC8D70F">
          <v:shape id="_x0000_i2160" type="#_x0000_t75" style="width:32.25pt;height:13.5pt" o:ole="">
            <v:imagedata r:id="rId183" o:title=""/>
          </v:shape>
          <o:OLEObject Type="Embed" ProgID="Equation.DSMT4" ShapeID="_x0000_i2160" DrawAspect="Content" ObjectID="_1689145881" r:id="rId18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60" w:dyaOrig="270" w14:anchorId="52EF1558">
          <v:shape id="_x0000_i2161" type="#_x0000_t75" style="width:33pt;height:13.5pt" o:ole="">
            <v:imagedata r:id="rId185" o:title=""/>
          </v:shape>
          <o:OLEObject Type="Embed" ProgID="Equation.DSMT4" ShapeID="_x0000_i2161" DrawAspect="Content" ObjectID="_1689145882" r:id="rId18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45" w:dyaOrig="270" w14:anchorId="3912A1F8">
          <v:shape id="_x0000_i2162" type="#_x0000_t75" style="width:32.25pt;height:13.5pt" o:ole="">
            <v:imagedata r:id="rId187" o:title=""/>
          </v:shape>
          <o:OLEObject Type="Embed" ProgID="Equation.DSMT4" ShapeID="_x0000_i2162" DrawAspect="Content" ObjectID="_1689145883" r:id="rId18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690" w:dyaOrig="270" w14:anchorId="1ADC6822">
          <v:shape id="_x0000_i2163" type="#_x0000_t75" style="width:34.5pt;height:13.5pt" o:ole="">
            <v:imagedata r:id="rId189" o:title=""/>
          </v:shape>
          <o:OLEObject Type="Embed" ProgID="Equation.DSMT4" ShapeID="_x0000_i2163" DrawAspect="Content" ObjectID="_1689145884" r:id="rId19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B1FD10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Số nghiệm của phương trình </w:t>
      </w:r>
      <w:r w:rsidRPr="002758F1">
        <w:rPr>
          <w:rFonts w:ascii="Chu Van An" w:hAnsi="Chu Van An" w:cs="Chu Van An"/>
          <w:position w:val="-24"/>
          <w:sz w:val="24"/>
          <w:szCs w:val="24"/>
          <w:lang w:val="pt-BR"/>
        </w:rPr>
        <w:object w:dxaOrig="1400" w:dyaOrig="620" w14:anchorId="1493AD4E">
          <v:shape id="_x0000_i2164" type="#_x0000_t75" style="width:69.75pt;height:30.75pt" o:ole="">
            <v:imagedata r:id="rId191" o:title=""/>
          </v:shape>
          <o:OLEObject Type="Embed" ProgID="Equation.DSMT4" ShapeID="_x0000_i2164" DrawAspect="Content" ObjectID="_1689145885" r:id="rId19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5C4615EB" w14:textId="77777777" w:rsidR="000F6528" w:rsidRPr="002758F1" w:rsidRDefault="000F6528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0" w14:anchorId="006C51B9">
          <v:shape id="_x0000_i2165" type="#_x0000_t75" style="width:9pt;height:14.25pt" o:ole="">
            <v:imagedata r:id="rId193" o:title=""/>
          </v:shape>
          <o:OLEObject Type="Embed" ProgID="Equation.DSMT4" ShapeID="_x0000_i2165" DrawAspect="Content" ObjectID="_1689145886" r:id="rId19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00" w:dyaOrig="280" w14:anchorId="5687C527">
          <v:shape id="_x0000_i2166" type="#_x0000_t75" style="width:9.75pt;height:14.25pt" o:ole="">
            <v:imagedata r:id="rId195" o:title=""/>
          </v:shape>
          <o:OLEObject Type="Embed" ProgID="Equation.DSMT4" ShapeID="_x0000_i2166" DrawAspect="Content" ObjectID="_1689145887" r:id="rId19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200" w:dyaOrig="260" w14:anchorId="31A343AF">
          <v:shape id="_x0000_i2167" type="#_x0000_t75" style="width:9.75pt;height:12.75pt" o:ole="">
            <v:imagedata r:id="rId197" o:title=""/>
          </v:shape>
          <o:OLEObject Type="Embed" ProgID="Equation.DSMT4" ShapeID="_x0000_i2167" DrawAspect="Content" ObjectID="_1689145888" r:id="rId19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5F685FB2">
          <v:shape id="_x0000_i2168" type="#_x0000_t75" style="width:6.75pt;height:12.75pt" o:ole="">
            <v:imagedata r:id="rId199" o:title=""/>
          </v:shape>
          <o:OLEObject Type="Embed" ProgID="Equation.DSMT4" ShapeID="_x0000_i2168" DrawAspect="Content" ObjectID="_1689145889" r:id="rId20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7C3C0AD" w14:textId="77777777" w:rsidR="000F6528" w:rsidRPr="002758F1" w:rsidRDefault="000F6528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BC35A53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nl-NL"/>
        </w:rPr>
        <w:object w:dxaOrig="980" w:dyaOrig="320" w14:anchorId="422C28AC">
          <v:shape id="_x0000_i2169" type="#_x0000_t75" style="width:48.75pt;height:15.75pt" o:ole="">
            <v:imagedata r:id="rId201" o:title=""/>
          </v:shape>
          <o:OLEObject Type="Embed" ProgID="Equation.DSMT4" ShapeID="_x0000_i2169" DrawAspect="Content" ObjectID="_1689145890" r:id="rId20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06D2C2C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điều kiện trên, ta có: </w:t>
      </w:r>
      <w:r w:rsidRPr="002758F1">
        <w:rPr>
          <w:rFonts w:ascii="Chu Van An" w:hAnsi="Chu Van An" w:cs="Chu Van An"/>
          <w:color w:val="000000"/>
          <w:position w:val="-24"/>
          <w:sz w:val="24"/>
          <w:szCs w:val="24"/>
          <w:lang w:val="pt-BR"/>
        </w:rPr>
        <w:object w:dxaOrig="1400" w:dyaOrig="620" w14:anchorId="332135BD">
          <v:shape id="_x0000_i2170" type="#_x0000_t75" style="width:69.75pt;height:30.75pt" o:ole="">
            <v:imagedata r:id="rId191" o:title=""/>
          </v:shape>
          <o:OLEObject Type="Embed" ProgID="Equation.DSMT4" ShapeID="_x0000_i2170" DrawAspect="Content" ObjectID="_1689145891" r:id="rId203"/>
        </w:objec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2000" w:dyaOrig="400" w14:anchorId="1C1752AD">
          <v:shape id="_x0000_i2171" type="#_x0000_t75" style="width:99.75pt;height:20.25pt" o:ole="">
            <v:imagedata r:id="rId204" o:title=""/>
          </v:shape>
          <o:OLEObject Type="Embed" ProgID="Equation.DSMT4" ShapeID="_x0000_i2171" DrawAspect="Content" ObjectID="_1689145892" r:id="rId205"/>
        </w:object>
      </w:r>
      <w:r w:rsidRPr="002758F1">
        <w:rPr>
          <w:rFonts w:ascii="Chu Van An" w:hAnsi="Chu Van An" w:cs="Chu Van An"/>
          <w:color w:val="000000"/>
          <w:position w:val="-30"/>
          <w:sz w:val="24"/>
          <w:szCs w:val="24"/>
          <w:lang w:val="pt-BR"/>
        </w:rPr>
        <w:object w:dxaOrig="2700" w:dyaOrig="720" w14:anchorId="45CB8778">
          <v:shape id="_x0000_i2172" type="#_x0000_t75" style="width:135pt;height:36pt" o:ole="">
            <v:imagedata r:id="rId206" o:title=""/>
          </v:shape>
          <o:OLEObject Type="Embed" ProgID="Equation.DSMT4" ShapeID="_x0000_i2172" DrawAspect="Content" ObjectID="_1689145893" r:id="rId207"/>
        </w:object>
      </w:r>
    </w:p>
    <w:p w14:paraId="47445DF0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Kết hợp với điều kiện suy ra là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680" w:dyaOrig="280" w14:anchorId="2C18F185">
          <v:shape id="_x0000_i2173" type="#_x0000_t75" style="width:33.75pt;height:14.25pt" o:ole="">
            <v:imagedata r:id="rId208" o:title=""/>
          </v:shape>
          <o:OLEObject Type="Embed" ProgID="Equation.DSMT4" ShapeID="_x0000_i2173" DrawAspect="Content" ObjectID="_1689145894" r:id="rId209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nghiệm của phương trình đã cho</w: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4D4A4BE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Hay phương trình đã cho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53F63682">
          <v:shape id="_x0000_i2174" type="#_x0000_t75" style="width:6.75pt;height:12.75pt" o:ole="">
            <v:imagedata r:id="rId199" o:title=""/>
          </v:shape>
          <o:OLEObject Type="Embed" ProgID="Equation.DSMT4" ShapeID="_x0000_i2174" DrawAspect="Content" ObjectID="_1689145895" r:id="rId21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>có nghiệm.</w:t>
      </w:r>
    </w:p>
    <w:p w14:paraId="0CC0DDBA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</w:p>
    <w:p w14:paraId="5E06CDBC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</w:p>
    <w:p w14:paraId="460F82BB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</w:p>
    <w:p w14:paraId="5C172D2D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Tích tất cả các nghiệm của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460" w:dyaOrig="615" w14:anchorId="27960619">
          <v:shape id="_x0000_i2175" type="#_x0000_t75" style="width:123pt;height:30.75pt" o:ole="">
            <v:imagedata r:id="rId211" o:title=""/>
          </v:shape>
          <o:OLEObject Type="Embed" ProgID="Equation.DSMT4" ShapeID="_x0000_i2175" DrawAspect="Content" ObjectID="_1689145896" r:id="rId21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002D111C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35" w:dyaOrig="255" w14:anchorId="4174C400">
          <v:shape id="_x0000_i2176" type="#_x0000_t75" style="width:6.75pt;height:12.75pt" o:ole="">
            <v:imagedata r:id="rId213" o:title=""/>
          </v:shape>
          <o:OLEObject Type="Embed" ProgID="Equation.DSMT4" ShapeID="_x0000_i2176" DrawAspect="Content" ObjectID="_1689145897" r:id="rId21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37900273">
          <v:shape id="_x0000_i2177" type="#_x0000_t75" style="width:9.75pt;height:14.25pt" o:ole="">
            <v:imagedata r:id="rId215" o:title=""/>
          </v:shape>
          <o:OLEObject Type="Embed" ProgID="Equation.DSMT4" ShapeID="_x0000_i2177" DrawAspect="Content" ObjectID="_1689145898" r:id="rId21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00" w:dyaOrig="255" w14:anchorId="2ABAD670">
          <v:shape id="_x0000_i2178" type="#_x0000_t75" style="width:15pt;height:12.75pt" o:ole="">
            <v:imagedata r:id="rId217" o:title=""/>
          </v:shape>
          <o:OLEObject Type="Embed" ProgID="Equation.DSMT4" ShapeID="_x0000_i2178" DrawAspect="Content" ObjectID="_1689145899" r:id="rId21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405" w:dyaOrig="615" w14:anchorId="5CC1464D">
          <v:shape id="_x0000_i2179" type="#_x0000_t75" style="width:20.25pt;height:30.75pt" o:ole="">
            <v:imagedata r:id="rId219" o:title=""/>
          </v:shape>
          <o:OLEObject Type="Embed" ProgID="Equation.DSMT4" ShapeID="_x0000_i2179" DrawAspect="Content" ObjectID="_1689145900" r:id="rId22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F61904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B2A90F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2580" w:dyaOrig="795" w14:anchorId="7DB2D9FA">
          <v:shape id="_x0000_i2180" type="#_x0000_t75" style="width:129pt;height:39.75pt" o:ole="">
            <v:imagedata r:id="rId221" o:title=""/>
          </v:shape>
          <o:OLEObject Type="Embed" ProgID="Equation.DSMT4" ShapeID="_x0000_i2180" DrawAspect="Content" ObjectID="_1689145901" r:id="rId22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B08F64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Đặt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960" w:dyaOrig="300" w14:anchorId="51613C23">
          <v:shape id="_x0000_i2181" type="#_x0000_t75" style="width:48pt;height:15pt" o:ole="">
            <v:imagedata r:id="rId223" o:title=""/>
          </v:shape>
          <o:OLEObject Type="Embed" ProgID="Equation.DSMT4" ShapeID="_x0000_i2181" DrawAspect="Content" ObjectID="_1689145902" r:id="rId22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2758F1">
        <w:rPr>
          <w:rFonts w:ascii="Chu Van An" w:hAnsi="Chu Van An" w:cs="Chu Van An"/>
          <w:position w:val="-6"/>
          <w:sz w:val="24"/>
          <w:szCs w:val="24"/>
          <w:lang w:val="vi-VN"/>
        </w:rPr>
        <w:object w:dxaOrig="645" w:dyaOrig="285" w14:anchorId="1A4CEF59">
          <v:shape id="_x0000_i2182" type="#_x0000_t75" style="width:32.25pt;height:14.25pt" o:ole="">
            <v:imagedata r:id="rId225" o:title=""/>
          </v:shape>
          <o:OLEObject Type="Embed" ProgID="Equation.DSMT4" ShapeID="_x0000_i2182" DrawAspect="Content" ObjectID="_1689145903" r:id="rId226"/>
        </w:object>
      </w:r>
    </w:p>
    <w:p w14:paraId="21DDD140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trở thành: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485" w:dyaOrig="615" w14:anchorId="1486DAA3">
          <v:shape id="_x0000_i2183" type="#_x0000_t75" style="width:74.25pt;height:30.75pt" o:ole="">
            <v:imagedata r:id="rId227" o:title=""/>
          </v:shape>
          <o:OLEObject Type="Embed" ProgID="Equation.DSMT4" ShapeID="_x0000_i2183" DrawAspect="Content" ObjectID="_1689145904" r:id="rId22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030" w:dyaOrig="405" w14:anchorId="147E66A0">
          <v:shape id="_x0000_i2184" type="#_x0000_t75" style="width:151.5pt;height:20.25pt" o:ole="">
            <v:imagedata r:id="rId229" o:title=""/>
          </v:shape>
          <o:OLEObject Type="Embed" ProgID="Equation.DSMT4" ShapeID="_x0000_i2184" DrawAspect="Content" ObjectID="_1689145905" r:id="rId230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25" w:dyaOrig="300" w14:anchorId="5033BF92">
          <v:shape id="_x0000_i2185" type="#_x0000_t75" style="width:86.25pt;height:15pt" o:ole="">
            <v:imagedata r:id="rId231" o:title=""/>
          </v:shape>
          <o:OLEObject Type="Embed" ProgID="Equation.DSMT4" ShapeID="_x0000_i2185" DrawAspect="Content" ObjectID="_1689145906" r:id="rId2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5B13FAB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đó: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2055" w:dyaOrig="735" w14:anchorId="6C492DC3">
          <v:shape id="_x0000_i2186" type="#_x0000_t75" style="width:102.75pt;height:36.75pt" o:ole="">
            <v:imagedata r:id="rId233" o:title=""/>
          </v:shape>
          <o:OLEObject Type="Embed" ProgID="Equation.DSMT4" ShapeID="_x0000_i2186" DrawAspect="Content" ObjectID="_1689145907" r:id="rId23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sz w:val="24"/>
          <w:szCs w:val="24"/>
        </w:rPr>
        <w:t xml:space="preserve">Vậy tích các nghiệm là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4E6D76FE">
          <v:shape id="_x0000_i2187" type="#_x0000_t75" style="width:9.75pt;height:14.25pt" o:ole="">
            <v:imagedata r:id="rId215" o:title=""/>
          </v:shape>
          <o:OLEObject Type="Embed" ProgID="Equation.DSMT4" ShapeID="_x0000_i2187" DrawAspect="Content" ObjectID="_1689145908" r:id="rId23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E45E8A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>Số nghiệm của phương trình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880" w:dyaOrig="720" w14:anchorId="587AD081">
          <v:shape id="_x0000_i2188" type="#_x0000_t75" style="width:2in;height:36pt" o:ole="">
            <v:imagedata r:id="rId236" o:title=""/>
          </v:shape>
          <o:OLEObject Type="Embed" ProgID="Equation.DSMT4" ShapeID="_x0000_i2188" DrawAspect="Content" ObjectID="_1689145909" r:id="rId23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530B7853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t>2.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t>3.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t>1.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t>0.</w:t>
      </w:r>
    </w:p>
    <w:p w14:paraId="7A13D7B9" w14:textId="77777777" w:rsidR="000F6528" w:rsidRPr="002758F1" w:rsidRDefault="000F6528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>Lời giải</w:t>
      </w:r>
    </w:p>
    <w:p w14:paraId="6647D0A9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xác định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720" w:dyaOrig="720" w14:anchorId="7A9DC3B8">
          <v:shape id="_x0000_i2189" type="#_x0000_t75" style="width:36pt;height:36pt" o:ole="">
            <v:imagedata r:id="rId238" o:title=""/>
          </v:shape>
          <o:OLEObject Type="Embed" ProgID="Equation.DSMT4" ShapeID="_x0000_i2189" DrawAspect="Content" ObjectID="_1689145910" r:id="rId23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C1CD85B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24"/>
          <w:sz w:val="24"/>
          <w:szCs w:val="24"/>
        </w:rPr>
        <w:object w:dxaOrig="2880" w:dyaOrig="720" w14:anchorId="116A6867">
          <v:shape id="_x0000_i2190" type="#_x0000_t75" style="width:2in;height:36pt" o:ole="">
            <v:imagedata r:id="rId236" o:title=""/>
          </v:shape>
          <o:OLEObject Type="Embed" ProgID="Equation.DSMT4" ShapeID="_x0000_i2190" DrawAspect="Content" ObjectID="_1689145911" r:id="rId240"/>
        </w:object>
      </w:r>
    </w:p>
    <w:p w14:paraId="29A509A8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24"/>
          <w:sz w:val="24"/>
          <w:szCs w:val="24"/>
        </w:rPr>
        <w:object w:dxaOrig="1875" w:dyaOrig="720" w14:anchorId="3A33E2F4">
          <v:shape id="_x0000_i2191" type="#_x0000_t75" style="width:93.75pt;height:36pt" o:ole="">
            <v:imagedata r:id="rId241" o:title=""/>
          </v:shape>
          <o:OLEObject Type="Embed" ProgID="Equation.DSMT4" ShapeID="_x0000_i2191" DrawAspect="Content" ObjectID="_1689145912" r:id="rId242"/>
        </w:object>
      </w:r>
    </w:p>
    <w:p w14:paraId="3B702967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6"/>
          <w:sz w:val="24"/>
          <w:szCs w:val="24"/>
        </w:rPr>
        <w:object w:dxaOrig="1725" w:dyaOrig="285" w14:anchorId="73967292">
          <v:shape id="_x0000_i2192" type="#_x0000_t75" style="width:86.25pt;height:14.25pt" o:ole="">
            <v:imagedata r:id="rId243" o:title=""/>
          </v:shape>
          <o:OLEObject Type="Embed" ProgID="Equation.DSMT4" ShapeID="_x0000_i2192" DrawAspect="Content" ObjectID="_1689145913" r:id="rId244"/>
        </w:object>
      </w:r>
    </w:p>
    <w:p w14:paraId="58F1372C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6"/>
          <w:sz w:val="24"/>
          <w:szCs w:val="24"/>
        </w:rPr>
        <w:object w:dxaOrig="870" w:dyaOrig="285" w14:anchorId="6DB63343">
          <v:shape id="_x0000_i2193" type="#_x0000_t75" style="width:43.5pt;height:14.25pt" o:ole="">
            <v:imagedata r:id="rId245" o:title=""/>
          </v:shape>
          <o:OLEObject Type="Embed" ProgID="Equation.DSMT4" ShapeID="_x0000_i2193" DrawAspect="Content" ObjectID="_1689145914" r:id="rId246"/>
        </w:object>
      </w:r>
    </w:p>
    <w:p w14:paraId="38DE7C42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</w:rPr>
        <w:t>Vậy số nghiệm của phương trình bằng 0.</w:t>
      </w:r>
    </w:p>
    <w:p w14:paraId="389AB84F" w14:textId="02B3767B" w:rsidR="00253050" w:rsidRDefault="00652C50" w:rsidP="002758F1">
      <w:pPr>
        <w:spacing w:before="120" w:after="120" w:line="240" w:lineRule="auto"/>
        <w:ind w:left="851" w:hanging="425"/>
        <w:mirrorIndents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834A79" w:rsidRPr="00636214" w14:paraId="114009AC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CC9D0FE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bookmarkStart w:id="2" w:name="c1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95" w:dyaOrig="615" w14:anchorId="2687F041">
                <v:shape id="_x0000_i13874" type="#_x0000_t75" style="width:69.75pt;height:30.75pt" o:ole="">
                  <v:imagedata r:id="rId247" o:title=""/>
                </v:shape>
                <o:OLEObject Type="Embed" ProgID="Equation.DSMT4" ShapeID="_x0000_i13874" DrawAspect="Content" ObjectID="_1689145915" r:id="rId24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2"/>
          </w:p>
          <w:p w14:paraId="7563758A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" w:name="c1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818C521">
                <v:shape id="_x0000_i13875" type="#_x0000_t75" style="width:9.75pt;height:14.25pt" o:ole="">
                  <v:imagedata r:id="rId249" o:title=""/>
                </v:shape>
                <o:OLEObject Type="Embed" ProgID="Equation.DSMT4" ShapeID="_x0000_i13875" DrawAspect="Content" ObjectID="_1689145916" r:id="rId25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" w:name="c1b"/>
            <w:bookmarkEnd w:id="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94F62D2">
                <v:shape id="_x0000_i13876" type="#_x0000_t75" style="width:9.75pt;height:12.75pt" o:ole="">
                  <v:imagedata r:id="rId251" o:title=""/>
                </v:shape>
                <o:OLEObject Type="Embed" ProgID="Equation.DSMT4" ShapeID="_x0000_i13876" DrawAspect="Content" ObjectID="_1689145917" r:id="rId25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" w:name="c1c"/>
            <w:bookmarkEnd w:id="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58EF857">
                <v:shape id="_x0000_i13877" type="#_x0000_t75" style="width:9pt;height:14.25pt" o:ole="">
                  <v:imagedata r:id="rId253" o:title=""/>
                </v:shape>
                <o:OLEObject Type="Embed" ProgID="Equation.DSMT4" ShapeID="_x0000_i13877" DrawAspect="Content" ObjectID="_1689145918" r:id="rId25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" w:name="c1d"/>
            <w:bookmarkEnd w:id="5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08DA0ABC">
                <v:shape id="_x0000_i13878" type="#_x0000_t75" style="width:6.75pt;height:12.75pt" o:ole="">
                  <v:imagedata r:id="rId255" o:title=""/>
                </v:shape>
                <o:OLEObject Type="Embed" ProgID="Equation.DSMT4" ShapeID="_x0000_i13878" DrawAspect="Content" ObjectID="_1689145919" r:id="rId25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"/>
          <w:p w14:paraId="03A1241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F29B63" w14:textId="77777777" w:rsidR="00834A79" w:rsidRPr="00636214" w:rsidRDefault="00834A79" w:rsidP="00863B34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7" w:name="_Hlk77202801"/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4AA0726" w14:textId="77777777" w:rsidTr="00834A79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0BFC3C1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" w:name="c2q"/>
            <w:bookmarkEnd w:id="8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2:</w:t>
            </w:r>
            <w:bookmarkStart w:id="9" w:name="c2"/>
            <w:r w:rsidRPr="00636214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phương trình </w:t>
            </w:r>
            <w:r w:rsidRPr="00636214">
              <w:rPr>
                <w:position w:val="-24"/>
                <w:lang w:val="pt-BR"/>
              </w:rPr>
              <w:object w:dxaOrig="1620" w:dyaOrig="660" w14:anchorId="2FDA7BC8">
                <v:shape id="_x0000_i13879" type="#_x0000_t75" style="width:81pt;height:33pt" o:ole="">
                  <v:imagedata r:id="rId257" o:title=""/>
                </v:shape>
                <o:OLEObject Type="Embed" ProgID="Equation.DSMT4" ShapeID="_x0000_i13879" DrawAspect="Content" ObjectID="_1689145920" r:id="rId25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nghiệm </w:t>
            </w:r>
            <w:r w:rsidRPr="00636214">
              <w:rPr>
                <w:position w:val="-6"/>
                <w:lang w:val="pt-BR"/>
              </w:rPr>
              <w:object w:dxaOrig="210" w:dyaOrig="210" w14:anchorId="6BCB64F2">
                <v:shape id="_x0000_i13880" type="#_x0000_t75" style="width:10.5pt;height:10.5pt" o:ole="">
                  <v:imagedata r:id="rId259" o:title=""/>
                </v:shape>
                <o:OLEObject Type="Embed" ProgID="Equation.DSMT4" ShapeID="_x0000_i13880" DrawAspect="Content" ObjectID="_1689145921" r:id="rId26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Khi đó, tập hợp nào sau đây chứa </w:t>
            </w:r>
            <w:r w:rsidRPr="00636214">
              <w:rPr>
                <w:position w:val="-6"/>
                <w:lang w:val="pt-BR"/>
              </w:rPr>
              <w:object w:dxaOrig="210" w:dyaOrig="210" w14:anchorId="74EC8814">
                <v:shape id="_x0000_i13881" type="#_x0000_t75" style="width:10.5pt;height:10.5pt" o:ole="">
                  <v:imagedata r:id="rId261" o:title=""/>
                </v:shape>
                <o:OLEObject Type="Embed" ProgID="Equation.DSMT4" ShapeID="_x0000_i13881" DrawAspect="Content" ObjectID="_1689145922" r:id="rId26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pt-BR"/>
              </w:rPr>
              <w:t>?</w:t>
            </w:r>
            <w:bookmarkEnd w:id="9"/>
          </w:p>
          <w:p w14:paraId="37C5ACC3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0" w:name="c2a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color w:val="000000"/>
                <w:position w:val="-28"/>
              </w:rPr>
              <w:object w:dxaOrig="660" w:dyaOrig="675" w14:anchorId="312D6452">
                <v:shape id="_x0000_i13882" type="#_x0000_t75" style="width:33pt;height:33.75pt" o:ole="">
                  <v:imagedata r:id="rId263" o:title=""/>
                </v:shape>
                <o:OLEObject Type="Embed" ProgID="Equation.DSMT4" ShapeID="_x0000_i13882" DrawAspect="Content" ObjectID="_1689145923" r:id="rId264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11" w:name="c2b"/>
            <w:bookmarkEnd w:id="10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color w:val="000000"/>
                <w:position w:val="-28"/>
              </w:rPr>
              <w:object w:dxaOrig="900" w:dyaOrig="675" w14:anchorId="356E7DC6">
                <v:shape id="_x0000_i13883" type="#_x0000_t75" style="width:45pt;height:33.75pt" o:ole="">
                  <v:imagedata r:id="rId265" o:title=""/>
                </v:shape>
                <o:OLEObject Type="Embed" ProgID="Equation.DSMT4" ShapeID="_x0000_i13883" DrawAspect="Content" ObjectID="_1689145924" r:id="rId266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12" w:name="c2c"/>
            <w:bookmarkEnd w:id="11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color w:val="000000"/>
                <w:position w:val="-28"/>
              </w:rPr>
              <w:object w:dxaOrig="630" w:dyaOrig="675" w14:anchorId="6ADBE28E">
                <v:shape id="_x0000_i13884" type="#_x0000_t75" style="width:31.5pt;height:33.75pt" o:ole="">
                  <v:imagedata r:id="rId267" o:title=""/>
                </v:shape>
                <o:OLEObject Type="Embed" ProgID="Equation.DSMT4" ShapeID="_x0000_i13884" DrawAspect="Content" ObjectID="_1689145925" r:id="rId268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13" w:name="c2d"/>
            <w:bookmarkEnd w:id="12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color w:val="000000"/>
                <w:position w:val="-6"/>
              </w:rPr>
              <w:object w:dxaOrig="255" w:dyaOrig="285" w14:anchorId="108F4252">
                <v:shape id="_x0000_i13885" type="#_x0000_t75" style="width:12.75pt;height:14.25pt" o:ole="">
                  <v:imagedata r:id="rId269" o:title=""/>
                </v:shape>
                <o:OLEObject Type="Embed" ProgID="Equation.DSMT4" ShapeID="_x0000_i13885" DrawAspect="Content" ObjectID="_1689145926" r:id="rId270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bookmarkEnd w:id="13"/>
          <w:p w14:paraId="35819307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F23362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F25C137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9E120C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" w:name="c3q"/>
            <w:bookmarkEnd w:id="1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bookmarkStart w:id="15" w:name="c3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30" w:dyaOrig="615" w14:anchorId="62F00A72">
                <v:shape id="_x0000_i13886" type="#_x0000_t75" style="width:121.5pt;height:30.75pt" o:ole="">
                  <v:imagedata r:id="rId271" o:title=""/>
                </v:shape>
                <o:OLEObject Type="Embed" ProgID="Equation.DSMT4" ShapeID="_x0000_i13886" DrawAspect="Content" ObjectID="_1689145927" r:id="rId27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15"/>
          </w:p>
          <w:p w14:paraId="6CB29827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6" w:name="c3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0.</w:t>
            </w:r>
            <w:bookmarkStart w:id="17" w:name="c3b"/>
            <w:bookmarkEnd w:id="16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2.</w:t>
            </w:r>
            <w:bookmarkStart w:id="18" w:name="c3c"/>
            <w:bookmarkEnd w:id="17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3.</w:t>
            </w:r>
            <w:bookmarkStart w:id="19" w:name="c3d"/>
            <w:bookmarkEnd w:id="18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1.</w:t>
            </w:r>
          </w:p>
          <w:bookmarkEnd w:id="19"/>
          <w:p w14:paraId="1A83FCA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80E032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A20FAB6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6726022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" w:name="c4q"/>
            <w:bookmarkEnd w:id="2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bookmarkStart w:id="21" w:name="c4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30" w14:anchorId="2DCD9C45">
                <v:shape id="_x0000_i13887" type="#_x0000_t75" style="width:82.5pt;height:31.5pt" o:ole="">
                  <v:imagedata r:id="rId273" o:title=""/>
                </v:shape>
                <o:OLEObject Type="Embed" ProgID="Equation.DSMT4" ShapeID="_x0000_i13887" DrawAspect="Content" ObjectID="_1689145928" r:id="rId27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bao nhiêu nghiệm?</w:t>
            </w:r>
            <w:bookmarkEnd w:id="21"/>
          </w:p>
          <w:p w14:paraId="3CDEA349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4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Vô số nghiệm.</w:t>
            </w:r>
            <w:bookmarkStart w:id="23" w:name="c4b"/>
            <w:bookmarkEnd w:id="22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43F0C946">
                <v:shape id="_x0000_i13888" type="#_x0000_t75" style="width:10.5pt;height:14.25pt" o:ole="">
                  <v:imagedata r:id="rId275" o:title=""/>
                </v:shape>
                <o:OLEObject Type="Embed" ProgID="Equation.DSMT4" ShapeID="_x0000_i13888" DrawAspect="Content" ObjectID="_1689145929" r:id="rId27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2B046E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" w:name="c4c"/>
            <w:bookmarkEnd w:id="2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55" w14:anchorId="076663D7">
                <v:shape id="_x0000_i13889" type="#_x0000_t75" style="width:7.5pt;height:12.75pt" o:ole="">
                  <v:imagedata r:id="rId277" o:title=""/>
                </v:shape>
                <o:OLEObject Type="Embed" ProgID="Equation.DSMT4" ShapeID="_x0000_i13889" DrawAspect="Content" ObjectID="_1689145930" r:id="rId27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4d"/>
            <w:bookmarkEnd w:id="2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7E10E7AC">
                <v:shape id="_x0000_i13890" type="#_x0000_t75" style="width:10.5pt;height:12.75pt" o:ole="">
                  <v:imagedata r:id="rId279" o:title=""/>
                </v:shape>
                <o:OLEObject Type="Embed" ProgID="Equation.DSMT4" ShapeID="_x0000_i13890" DrawAspect="Content" ObjectID="_1689145931" r:id="rId28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"/>
          <w:p w14:paraId="4155D2C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847FA1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34A79" w:rsidRPr="00636214" w14:paraId="1A1ECCBD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E3EECF0" w14:textId="77777777" w:rsidR="00834A79" w:rsidRPr="00636214" w:rsidRDefault="00834A79" w:rsidP="00863B3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" w:name="c5q"/>
            <w:bookmarkEnd w:id="26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bookmarkStart w:id="27" w:name="c5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395" w:dyaOrig="675" w14:anchorId="6994B701">
                <v:shape id="_x0000_i13891" type="#_x0000_t75" style="width:69.75pt;height:33.75pt" o:ole="">
                  <v:imagedata r:id="rId281" o:title=""/>
                </v:shape>
                <o:OLEObject Type="Embed" ProgID="Equation.DSMT4" ShapeID="_x0000_i13891" DrawAspect="Content" ObjectID="_1689145932" r:id="rId28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bao nhiêu nghiệm?</w:t>
            </w:r>
            <w:bookmarkEnd w:id="27"/>
          </w:p>
          <w:p w14:paraId="6F147E57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8" w:name="c5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093D9595">
                <v:shape id="_x0000_i13892" type="#_x0000_t75" style="width:6.75pt;height:12.75pt" o:ole="">
                  <v:imagedata r:id="rId283" o:title=""/>
                </v:shape>
                <o:OLEObject Type="Embed" ProgID="Equation.DSMT4" ShapeID="_x0000_i13892" DrawAspect="Content" ObjectID="_1689145933" r:id="rId28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" w:name="c5b"/>
            <w:bookmarkEnd w:id="28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1AA01E0B">
                <v:shape id="_x0000_i13893" type="#_x0000_t75" style="width:9.75pt;height:14.25pt" o:ole="">
                  <v:imagedata r:id="rId285" o:title=""/>
                </v:shape>
                <o:OLEObject Type="Embed" ProgID="Equation.DSMT4" ShapeID="_x0000_i13893" DrawAspect="Content" ObjectID="_1689145934" r:id="rId28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0" w:name="c5c"/>
            <w:bookmarkEnd w:id="29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0BAD4638">
                <v:shape id="_x0000_i13894" type="#_x0000_t75" style="width:9.75pt;height:12.75pt" o:ole="">
                  <v:imagedata r:id="rId287" o:title=""/>
                </v:shape>
                <o:OLEObject Type="Embed" ProgID="Equation.DSMT4" ShapeID="_x0000_i13894" DrawAspect="Content" ObjectID="_1689145935" r:id="rId28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1" w:name="c5d"/>
            <w:bookmarkEnd w:id="3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16B8AFE">
                <v:shape id="_x0000_i13895" type="#_x0000_t75" style="width:9pt;height:14.25pt" o:ole="">
                  <v:imagedata r:id="rId289" o:title=""/>
                </v:shape>
                <o:OLEObject Type="Embed" ProgID="Equation.DSMT4" ShapeID="_x0000_i13895" DrawAspect="Content" ObjectID="_1689145936" r:id="rId29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"/>
          <w:p w14:paraId="003FB091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655FF4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90F749C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AA14042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6q"/>
            <w:bookmarkEnd w:id="32"/>
            <w:r w:rsidRPr="006362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6:</w:t>
            </w:r>
            <w:bookmarkStart w:id="33" w:name="c6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các giá trị thực của tham số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40" w14:anchorId="65BFF209">
                <v:shape id="_x0000_i13896" type="#_x0000_t75" style="width:12pt;height:12pt" o:ole="">
                  <v:imagedata r:id="rId291" o:title=""/>
                </v:shape>
                <o:OLEObject Type="Embed" ProgID="Equation.DSMT4" ShapeID="_x0000_i13896" DrawAspect="Content" ObjectID="_1689145937" r:id="rId29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05" w:dyaOrig="675" w14:anchorId="0FB53337">
                <v:shape id="_x0000_i13897" type="#_x0000_t75" style="width:95.25pt;height:33.75pt" o:ole="">
                  <v:imagedata r:id="rId293" o:title=""/>
                </v:shape>
                <o:OLEObject Type="Embed" ProgID="Equation.DSMT4" ShapeID="_x0000_i13897" DrawAspect="Content" ObjectID="_1689145938" r:id="rId29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có nghiệm duy nhất là</w:t>
            </w:r>
            <w:bookmarkEnd w:id="33"/>
          </w:p>
          <w:p w14:paraId="072AF667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" w:name="c6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85" w14:anchorId="357A86B2">
                <v:shape id="_x0000_i13898" type="#_x0000_t75" style="width:9.75pt;height:14.25pt" o:ole="">
                  <v:imagedata r:id="rId295" o:title=""/>
                </v:shape>
                <o:OLEObject Type="Embed" ProgID="Equation.DSMT4" ShapeID="_x0000_i13898" DrawAspect="Content" ObjectID="_1689145939" r:id="rId29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5" w:name="c6b"/>
            <w:bookmarkEnd w:id="3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40" w14:anchorId="388E199B">
                <v:shape id="_x0000_i13899" type="#_x0000_t75" style="width:9.75pt;height:12pt" o:ole="">
                  <v:imagedata r:id="rId297" o:title=""/>
                </v:shape>
                <o:OLEObject Type="Embed" ProgID="Equation.DSMT4" ShapeID="_x0000_i13899" DrawAspect="Content" ObjectID="_1689145940" r:id="rId29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6" w:name="c6c"/>
            <w:bookmarkEnd w:id="35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85" w14:anchorId="3E7918F7">
                <v:shape id="_x0000_i13900" type="#_x0000_t75" style="width:9.75pt;height:14.25pt" o:ole="">
                  <v:imagedata r:id="rId299" o:title=""/>
                </v:shape>
                <o:OLEObject Type="Embed" ProgID="Equation.DSMT4" ShapeID="_x0000_i13900" DrawAspect="Content" ObjectID="_1689145941" r:id="rId30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7" w:name="c6d"/>
            <w:bookmarkEnd w:id="36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0" w:dyaOrig="240" w14:anchorId="46BF8469">
                <v:shape id="_x0000_i13901" type="#_x0000_t75" style="width:7.5pt;height:12pt" o:ole="">
                  <v:imagedata r:id="rId301" o:title=""/>
                </v:shape>
                <o:OLEObject Type="Embed" ProgID="Equation.DSMT4" ShapeID="_x0000_i13901" DrawAspect="Content" ObjectID="_1689145942" r:id="rId30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37"/>
          <w:p w14:paraId="163B7967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AD2FCD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1E062F5A" w14:textId="77777777" w:rsidTr="00834A7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0F953CC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8" w:name="c7q"/>
            <w:bookmarkEnd w:id="38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</w:t>
            </w:r>
            <w:bookmarkStart w:id="39" w:name="c7"/>
            <w:r w:rsidRPr="00636214">
              <w:rPr>
                <w:rFonts w:ascii="Chu Van An" w:hAnsi="Chu Van An" w:cs="Chu Van An"/>
                <w:sz w:val="24"/>
                <w:szCs w:val="24"/>
              </w:rPr>
              <w:t>Tìm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70" w:dyaOrig="225" w14:anchorId="3C479154">
                <v:shape id="_x0000_i13902" type="#_x0000_t75" style="width:13.5pt;height:11.25pt" o:ole="">
                  <v:imagedata r:id="rId303" o:title=""/>
                </v:shape>
                <o:OLEObject Type="Embed" ProgID="Equation.DSMT4" ShapeID="_x0000_i13902" DrawAspect="Content" ObjectID="_1689145943" r:id="rId30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636214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320" w:dyaOrig="630" w14:anchorId="209F0D8C">
                <v:shape id="_x0000_i13903" type="#_x0000_t75" style="width:66pt;height:31.5pt" o:ole="">
                  <v:imagedata r:id="rId305" o:title=""/>
                </v:shape>
                <o:OLEObject Type="Embed" ProgID="Equation.DSMT4" ShapeID="_x0000_i13903" DrawAspect="Content" ObjectID="_1689145944" r:id="rId30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có nghiệm duy nhất.</w:t>
            </w:r>
            <w:bookmarkEnd w:id="39"/>
          </w:p>
          <w:p w14:paraId="2810A2C3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" w:name="c7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630" w:dyaOrig="270" w14:anchorId="10D77905">
                <v:shape id="_x0000_i13904" type="#_x0000_t75" style="width:31.5pt;height:13.5pt" o:ole="">
                  <v:imagedata r:id="rId307" o:title=""/>
                </v:shape>
                <o:OLEObject Type="Embed" ProgID="Equation.DSMT4" ShapeID="_x0000_i13904" DrawAspect="Content" ObjectID="_1689145945" r:id="rId30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7b"/>
            <w:bookmarkEnd w:id="4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990" w:dyaOrig="390" w14:anchorId="354A8165">
                <v:shape id="_x0000_i13905" type="#_x0000_t75" style="width:49.5pt;height:19.5pt" o:ole="">
                  <v:imagedata r:id="rId309" o:title=""/>
                </v:shape>
                <o:OLEObject Type="Embed" ProgID="Equation.DSMT4" ShapeID="_x0000_i13905" DrawAspect="Content" ObjectID="_1689145946" r:id="rId31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40CAD0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2" w:name="c7c"/>
            <w:bookmarkEnd w:id="41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170" w:dyaOrig="390" w14:anchorId="0652CB99">
                <v:shape id="_x0000_i13906" type="#_x0000_t75" style="width:58.5pt;height:19.5pt" o:ole="">
                  <v:imagedata r:id="rId311" o:title=""/>
                </v:shape>
                <o:OLEObject Type="Embed" ProgID="Equation.DSMT4" ShapeID="_x0000_i13906" DrawAspect="Content" ObjectID="_1689145947" r:id="rId31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s2"/>
            <w:bookmarkStart w:id="44" w:name="c7d"/>
            <w:bookmarkEnd w:id="42"/>
            <w:bookmarkEnd w:id="4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335" w:dyaOrig="390" w14:anchorId="31596022">
                <v:shape id="_x0000_i13907" type="#_x0000_t75" style="width:66.75pt;height:19.5pt" o:ole="">
                  <v:imagedata r:id="rId313" o:title=""/>
                </v:shape>
                <o:OLEObject Type="Embed" ProgID="Equation.DSMT4" ShapeID="_x0000_i13907" DrawAspect="Content" ObjectID="_1689145948" r:id="rId31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4"/>
          <w:p w14:paraId="4DB15B56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09E0EA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bookmarkEnd w:id="0"/>
    <w:p w14:paraId="03CE48AD" w14:textId="20F1764A" w:rsidR="00655465" w:rsidRPr="002758F1" w:rsidRDefault="00655465" w:rsidP="002758F1">
      <w:pPr>
        <w:spacing w:after="0" w:line="240" w:lineRule="auto"/>
        <w:ind w:left="426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497C94E" wp14:editId="206186B6">
                <wp:extent cx="6547104" cy="2362201"/>
                <wp:effectExtent l="0" t="19050" r="25400" b="19050"/>
                <wp:docPr id="20758295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362201"/>
                          <a:chOff x="0" y="0"/>
                          <a:chExt cx="6547104" cy="1929364"/>
                        </a:xfrm>
                      </wpg:grpSpPr>
                      <wps:wsp>
                        <wps:cNvPr id="5532729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17"/>
                            <a:ext cx="6547104" cy="16689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82AEC2" w14:textId="77777777" w:rsidR="00655465" w:rsidRDefault="00655465" w:rsidP="0065546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62B30D3" w14:textId="77777777" w:rsidR="000F6528" w:rsidRPr="000F6528" w:rsidRDefault="00655465" w:rsidP="000F6528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0F652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</w:p>
                            <w:p w14:paraId="4649A96E" w14:textId="2C470AC4" w:rsidR="000F6528" w:rsidRPr="00885BEC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>Dạng ax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4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bx + c = 0 (a≠0) (1)</w:t>
                              </w:r>
                            </w:p>
                            <w:p w14:paraId="12F5A8F8" w14:textId="77777777" w:rsidR="000F6528" w:rsidRPr="00885BEC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1080"/>
                                </w:tabs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>Đặt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  <w:position w:val="-10"/>
                                </w:rPr>
                                <w:object w:dxaOrig="1200" w:dyaOrig="420" w14:anchorId="656EFC51">
                                  <v:shape id="_x0000_i2639" type="#_x0000_t75" style="width:60pt;height:21pt" o:ole="">
                                    <v:imagedata r:id="rId315" o:title=""/>
                                  </v:shape>
                                  <o:OLEObject Type="Embed" ProgID="Equation.DSMT4" ShapeID="_x0000_i2639" DrawAspect="Content" ObjectID="_1689146391" r:id="rId316"/>
                                </w:objec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55FFAEC" w14:textId="77777777" w:rsidR="000F6528" w:rsidRPr="00885BEC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1080"/>
                                </w:tabs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 xml:space="preserve">Khi đó PT (1) trở thành PT  </w: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  <w:position w:val="-10"/>
                                </w:rPr>
                                <w:object w:dxaOrig="1920" w:dyaOrig="420" w14:anchorId="6DD2AD27">
                                  <v:shape id="_x0000_i2638" type="#_x0000_t75" style="width:96pt;height:21pt" o:ole="">
                                    <v:imagedata r:id="rId317" o:title=""/>
                                  </v:shape>
                                  <o:OLEObject Type="Embed" ProgID="Equation.DSMT4" ShapeID="_x0000_i2638" DrawAspect="Content" ObjectID="_1689146392" r:id="rId318"/>
                                </w:objec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E2A1ED9" w14:textId="77777777" w:rsidR="000F6528" w:rsidRPr="00AD397B" w:rsidRDefault="000F6528" w:rsidP="004529D3">
                              <w:pPr>
                                <w:pStyle w:val="ListParagraph"/>
                                <w:numPr>
                                  <w:ilvl w:val="2"/>
                                  <w:numId w:val="11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1614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AD397B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>Giải PT tìm t thỏa ĐK và suy ra nghiệm theo x.</w:t>
                              </w:r>
                            </w:p>
                            <w:p w14:paraId="30EE796C" w14:textId="77777777" w:rsidR="000F6528" w:rsidRPr="00C06839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>Nếu (1) có nghiệm x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  <w:vertAlign w:val="subscript"/>
                                </w:rPr>
                                <w:t>0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thì –x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  <w:vertAlign w:val="subscript"/>
                                </w:rPr>
                                <w:t>0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cũng là nghiệm của (1).</w:t>
                              </w:r>
                            </w:p>
                            <w:p w14:paraId="47B4F130" w14:textId="77777777" w:rsidR="000F6528" w:rsidRPr="00AD397B" w:rsidRDefault="000F6528" w:rsidP="004529D3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kinsoku w:val="0"/>
                                <w:overflowPunct w:val="0"/>
                                <w:spacing w:after="0" w:line="240" w:lineRule="auto"/>
                                <w:ind w:left="1614" w:hanging="284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AD397B">
                                <w:rPr>
                                  <w:rFonts w:ascii="Chu Van An" w:hAnsi="Chu Van An" w:cs="Chu Van An"/>
                                  <w:i/>
                                </w:rPr>
                                <w:t>Điều kiện để (1) có 4 nghiệm phân biệt là (2) có 2 nghiệm dương phân biệt.</w:t>
                              </w:r>
                            </w:p>
                            <w:p w14:paraId="59772A68" w14:textId="039586D2" w:rsidR="00655465" w:rsidRDefault="00655465" w:rsidP="00655465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3272920" name="Group 553272920"/>
                        <wpg:cNvGrpSpPr/>
                        <wpg:grpSpPr>
                          <a:xfrm>
                            <a:off x="150812" y="0"/>
                            <a:ext cx="4506913" cy="571533"/>
                            <a:chOff x="150812" y="0"/>
                            <a:chExt cx="4507181" cy="571533"/>
                          </a:xfrm>
                        </wpg:grpSpPr>
                        <wpg:grpSp>
                          <wpg:cNvPr id="553272921" name="Group 553272921"/>
                          <wpg:cNvGrpSpPr/>
                          <wpg:grpSpPr>
                            <a:xfrm>
                              <a:off x="150812" y="0"/>
                              <a:ext cx="4507181" cy="485775"/>
                              <a:chOff x="150812" y="0"/>
                              <a:chExt cx="4507181" cy="485775"/>
                            </a:xfrm>
                          </wpg:grpSpPr>
                          <wpg:grpSp>
                            <wpg:cNvPr id="553272922" name="Group 553272922"/>
                            <wpg:cNvGrpSpPr/>
                            <wpg:grpSpPr>
                              <a:xfrm>
                                <a:off x="184099" y="0"/>
                                <a:ext cx="4473894" cy="485775"/>
                                <a:chOff x="184099" y="0"/>
                                <a:chExt cx="4473894" cy="485775"/>
                              </a:xfrm>
                            </wpg:grpSpPr>
                            <wps:wsp>
                              <wps:cNvPr id="553272923" name="Rectangle: Single Corner Snipped 553272923"/>
                              <wps:cNvSpPr/>
                              <wps:spPr>
                                <a:xfrm>
                                  <a:off x="184099" y="38090"/>
                                  <a:ext cx="4473894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53272924" name="Group 553272924"/>
                              <wpg:cNvGrpSpPr/>
                              <wpg:grpSpPr>
                                <a:xfrm>
                                  <a:off x="1502180" y="0"/>
                                  <a:ext cx="2812893" cy="485775"/>
                                  <a:chOff x="1502180" y="0"/>
                                  <a:chExt cx="2812893" cy="485775"/>
                                </a:xfrm>
                              </wpg:grpSpPr>
                              <wpg:grpSp>
                                <wpg:cNvPr id="553272925" name="Group 553272925"/>
                                <wpg:cNvGrpSpPr/>
                                <wpg:grpSpPr>
                                  <a:xfrm>
                                    <a:off x="1611714" y="83020"/>
                                    <a:ext cx="2703359" cy="390937"/>
                                    <a:chOff x="1611714" y="83020"/>
                                    <a:chExt cx="2703359" cy="390937"/>
                                  </a:xfrm>
                                </wpg:grpSpPr>
                                <wps:wsp>
                                  <wps:cNvPr id="553272926" name="Arrow: Chevron 553272926"/>
                                  <wps:cNvSpPr/>
                                  <wps:spPr>
                                    <a:xfrm>
                                      <a:off x="1760848" y="83020"/>
                                      <a:ext cx="2554225" cy="31495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2D42FE" w14:textId="1ABA03C3" w:rsidR="00655465" w:rsidRPr="007B662A" w:rsidRDefault="000F6528" w:rsidP="000F6528">
                                        <w:pPr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885BEC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>Phương trình trùng phương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53272927" name="Group 5532729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53272928" name="Freeform: Shape 5532729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532729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06FB07D" w14:textId="77777777" w:rsidR="00655465" w:rsidRPr="006D5D08" w:rsidRDefault="00655465" w:rsidP="00655465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17D27751" w14:textId="77777777" w:rsidR="00655465" w:rsidRDefault="00655465" w:rsidP="0065546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53272930" name="Group 5532729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53272931" name="Freeform: Shape 5532729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53272932" name="Flowchart: Terminator 5532729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53272933" name="Flowchart: Direct Access Storage 5532729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53272934" name="Group 5532729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53272935" name="Flowchart: Preparation 5532729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32729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0381D72" w14:textId="0E095906" w:rsidR="00655465" w:rsidRDefault="00655465" w:rsidP="0065546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97C94E" id="_x0000_s1123" style="width:515.5pt;height:186pt;mso-position-horizontal-relative:char;mso-position-vertical-relative:line" coordsize="65471,19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">
                <v:shape id="Rectangle: Diagonal Corners Rounded 1" o:spid="_x0000_s1124" style="position:absolute;top:2604;width:65471;height:1668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9997;6547104,1653143;6532329,1668947;112179,1668947;0,1548950;0,15804;14775,0" o:connectangles="0,0,0,0,0,0,0,0,0" textboxrect="0,0,6435090,1533525"/>
                  <v:textbox>
                    <w:txbxContent>
                      <w:p w14:paraId="3D82AEC2" w14:textId="77777777" w:rsidR="00655465" w:rsidRDefault="00655465" w:rsidP="0065546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62B30D3" w14:textId="77777777" w:rsidR="000F6528" w:rsidRPr="000F6528" w:rsidRDefault="00655465" w:rsidP="000F6528">
                        <w:pPr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0F652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</w:p>
                      <w:p w14:paraId="4649A96E" w14:textId="2C470AC4" w:rsidR="000F6528" w:rsidRPr="00885BEC" w:rsidRDefault="000F6528" w:rsidP="004529D3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567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>Dạng ax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4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 xml:space="preserve"> + bx + c = 0 (a≠0) (1)</w:t>
                        </w:r>
                      </w:p>
                      <w:p w14:paraId="12F5A8F8" w14:textId="77777777" w:rsidR="000F6528" w:rsidRPr="00885BEC" w:rsidRDefault="000F6528" w:rsidP="004529D3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1080"/>
                          </w:tabs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>Đặt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885BEC">
                          <w:rPr>
                            <w:rFonts w:ascii="Chu Van An" w:eastAsiaTheme="minorHAnsi" w:hAnsi="Chu Van An" w:cs="Chu Van An"/>
                            <w:position w:val="-10"/>
                          </w:rPr>
                          <w:object w:dxaOrig="1200" w:dyaOrig="420" w14:anchorId="656EFC51">
                            <v:shape id="_x0000_i2639" type="#_x0000_t75" style="width:60pt;height:21pt" o:ole="">
                              <v:imagedata r:id="rId315" o:title=""/>
                            </v:shape>
                            <o:OLEObject Type="Embed" ProgID="Equation.DSMT4" ShapeID="_x0000_i2639" DrawAspect="Content" ObjectID="_1689146391" r:id="rId319"/>
                          </w:object>
                        </w:r>
                        <w:r w:rsidRPr="00885BEC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55FFAEC" w14:textId="77777777" w:rsidR="000F6528" w:rsidRPr="00885BEC" w:rsidRDefault="000F6528" w:rsidP="004529D3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1080"/>
                          </w:tabs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 xml:space="preserve">Khi đó PT (1) trở thành PT  </w:t>
                        </w:r>
                        <w:r w:rsidRPr="00885BEC">
                          <w:rPr>
                            <w:rFonts w:ascii="Chu Van An" w:eastAsiaTheme="minorHAnsi" w:hAnsi="Chu Van An" w:cs="Chu Van An"/>
                            <w:position w:val="-10"/>
                          </w:rPr>
                          <w:object w:dxaOrig="1920" w:dyaOrig="420" w14:anchorId="6DD2AD27">
                            <v:shape id="_x0000_i2638" type="#_x0000_t75" style="width:96pt;height:21pt" o:ole="">
                              <v:imagedata r:id="rId317" o:title=""/>
                            </v:shape>
                            <o:OLEObject Type="Embed" ProgID="Equation.DSMT4" ShapeID="_x0000_i2638" DrawAspect="Content" ObjectID="_1689146392" r:id="rId320"/>
                          </w:object>
                        </w:r>
                        <w:r w:rsidRPr="00885BEC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E2A1ED9" w14:textId="77777777" w:rsidR="000F6528" w:rsidRPr="00AD397B" w:rsidRDefault="000F6528" w:rsidP="004529D3">
                        <w:pPr>
                          <w:pStyle w:val="ListParagraph"/>
                          <w:numPr>
                            <w:ilvl w:val="2"/>
                            <w:numId w:val="11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1614" w:hanging="284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AD397B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>Giải PT tìm t thỏa ĐK và suy ra nghiệm theo x.</w:t>
                        </w:r>
                      </w:p>
                      <w:p w14:paraId="30EE796C" w14:textId="77777777" w:rsidR="000F6528" w:rsidRPr="00C06839" w:rsidRDefault="000F6528" w:rsidP="004529D3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>Nếu (1) có nghiệm x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  <w:vertAlign w:val="subscript"/>
                          </w:rPr>
                          <w:t>0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 xml:space="preserve"> thì –x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  <w:vertAlign w:val="subscript"/>
                          </w:rPr>
                          <w:t>0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 xml:space="preserve"> cũng là nghiệm của (1).</w:t>
                        </w:r>
                      </w:p>
                      <w:p w14:paraId="47B4F130" w14:textId="77777777" w:rsidR="000F6528" w:rsidRPr="00AD397B" w:rsidRDefault="000F6528" w:rsidP="004529D3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kinsoku w:val="0"/>
                          <w:overflowPunct w:val="0"/>
                          <w:spacing w:after="0" w:line="240" w:lineRule="auto"/>
                          <w:ind w:left="1614" w:hanging="284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AD397B">
                          <w:rPr>
                            <w:rFonts w:ascii="Chu Van An" w:hAnsi="Chu Van An" w:cs="Chu Van An"/>
                            <w:i/>
                          </w:rPr>
                          <w:t>Điều kiện để (1) có 4 nghiệm phân biệt là (2) có 2 nghiệm dương phân biệt.</w:t>
                        </w:r>
                      </w:p>
                      <w:p w14:paraId="59772A68" w14:textId="039586D2" w:rsidR="00655465" w:rsidRDefault="00655465" w:rsidP="00655465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53272920" o:spid="_x0000_s1125" style="position:absolute;left:1508;width:45069;height:5715" coordorigin="1508" coordsize="450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">
                  <v:group id="Group 553272921" o:spid="_x0000_s1126" style="position:absolute;left:1508;width:45071;height:4857" coordorigin="1508" coordsize="45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">
                    <v:group id="Group 553272922" o:spid="_x0000_s1127" style="position:absolute;left:1840;width:44739;height:4857" coordorigin="1840" coordsize="44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">
                      <v:shape id="Rectangle: Single Corner Snipped 553272923" o:spid="_x0000_s1128" style="position:absolute;left:1840;top:380;width:44739;height:4476;visibility:visible;mso-wrap-style:square;v-text-anchor:middle" coordsize="4473894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" path="m,l4319170,r154724,154724l4473894,447555,,447555,,xe" fillcolor="#efddf6 [663]" stroked="f" strokeweight="1.25pt">
                        <v:fill r:id="rId124" o:title="" color2="#fffff7" type="pattern"/>
                        <v:path arrowok="t" o:connecttype="custom" o:connectlocs="0,0;4319170,0;4473894,154724;4473894,447555;0,447555;0,0" o:connectangles="0,0,0,0,0,0"/>
                      </v:shape>
                      <v:group id="Group 553272924" o:spid="_x0000_s1129" style="position:absolute;left:15021;width:28129;height:4857" coordorigin="15021" coordsize="281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0L7ywAAAOI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">
                        <v:group id="Group 553272925" o:spid="_x0000_s1130" style="position:absolute;left:16117;top:830;width:27033;height:3909" coordorigin="16117,830" coordsize="27033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">
                          <v:shape id="Arrow: Chevron 553272926" o:spid="_x0000_s1131" type="#_x0000_t55" style="position:absolute;left:17608;top:830;width:25542;height:31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" adj="2102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2D42FE" w14:textId="1ABA03C3" w:rsidR="00655465" w:rsidRPr="007B662A" w:rsidRDefault="000F6528" w:rsidP="000F6528">
                                  <w:pPr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885BE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>Phương trình trùng phương</w:t>
                                  </w:r>
                                </w:p>
                              </w:txbxContent>
                            </v:textbox>
                          </v:shape>
                          <v:group id="Group 553272927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">
                            <v:shape id="Freeform: Shape 553272928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" filled="f" stroked="f">
                              <v:textbox>
                                <w:txbxContent>
                                  <w:p w14:paraId="406FB07D" w14:textId="77777777" w:rsidR="00655465" w:rsidRPr="006D5D08" w:rsidRDefault="00655465" w:rsidP="0065546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17D27751" w14:textId="77777777" w:rsidR="00655465" w:rsidRDefault="00655465" w:rsidP="0065546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53272930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">
                          <v:shape id="Freeform: Shape 553272931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53272932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53272933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53272934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">
                    <v:shape id="Flowchart: Preparation 553272935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00381D72" w14:textId="0E095906" w:rsidR="00655465" w:rsidRDefault="00655465" w:rsidP="0065546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BC6D969" w14:textId="0BDED5BA" w:rsidR="00655465" w:rsidRPr="002758F1" w:rsidRDefault="00655465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94186E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1515" w:dyaOrig="315" w14:anchorId="4A62A79C">
          <v:shape id="_x0000_i21676" type="#_x0000_t75" style="width:76.5pt;height:15.75pt" o:ole="">
            <v:imagedata r:id="rId321" o:title=""/>
          </v:shape>
          <o:OLEObject Type="Embed" ProgID="Equation.DSMT4" ShapeID="_x0000_i21676" DrawAspect="Content" ObjectID="_1689145949" r:id="rId32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11E1EE91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1230" w:dyaOrig="405" w14:anchorId="45C4E85C">
          <v:shape id="_x0000_i21677" type="#_x0000_t75" style="width:61.5pt;height:20.25pt" o:ole="">
            <v:imagedata r:id="rId323" o:title=""/>
          </v:shape>
          <o:OLEObject Type="Embed" ProgID="Equation.DSMT4" ShapeID="_x0000_i21677" DrawAspect="Content" ObjectID="_1689145950" r:id="rId32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Cs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b/>
          <w:color w:val="3366FF"/>
          <w:position w:val="-14"/>
          <w:sz w:val="24"/>
          <w:szCs w:val="24"/>
        </w:rPr>
        <w:object w:dxaOrig="1080" w:dyaOrig="405" w14:anchorId="2E12DF59">
          <v:shape id="_x0000_i21678" type="#_x0000_t75" style="width:54pt;height:20.25pt" o:ole="">
            <v:imagedata r:id="rId325" o:title=""/>
          </v:shape>
          <o:OLEObject Type="Embed" ProgID="Equation.DSMT4" ShapeID="_x0000_i21678" DrawAspect="Content" ObjectID="_1689145951" r:id="rId326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Cs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C. </w:t>
      </w:r>
      <w:r w:rsidRPr="002758F1">
        <w:rPr>
          <w:rFonts w:ascii="Chu Van An" w:eastAsia="Arial" w:hAnsi="Chu Van An" w:cs="Chu Van An"/>
          <w:b/>
          <w:color w:val="0070C0"/>
          <w:position w:val="-14"/>
          <w:sz w:val="24"/>
          <w:szCs w:val="24"/>
        </w:rPr>
        <w:object w:dxaOrig="1560" w:dyaOrig="405" w14:anchorId="250F2F94">
          <v:shape id="_x0000_i21679" type="#_x0000_t75" style="width:78pt;height:20.25pt" o:ole="">
            <v:imagedata r:id="rId327" o:title=""/>
          </v:shape>
          <o:OLEObject Type="Embed" ProgID="Equation.DSMT4" ShapeID="_x0000_i21679" DrawAspect="Content" ObjectID="_1689145952" r:id="rId328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765" w:dyaOrig="405" w14:anchorId="52A0F6DD">
          <v:shape id="_x0000_i21680" type="#_x0000_t75" style="width:38.25pt;height:20.25pt" o:ole="">
            <v:imagedata r:id="rId329" o:title=""/>
          </v:shape>
          <o:OLEObject Type="Embed" ProgID="Equation.DSMT4" ShapeID="_x0000_i21680" DrawAspect="Content" ObjectID="_1689145953" r:id="rId33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389FA8F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F5DF72B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52E027CD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758F1">
        <w:rPr>
          <w:rFonts w:ascii="Chu Van An" w:eastAsia="Arial" w:hAnsi="Chu Van An" w:cs="Chu Van An"/>
          <w:position w:val="-34"/>
          <w:sz w:val="24"/>
          <w:szCs w:val="24"/>
        </w:rPr>
        <w:object w:dxaOrig="3660" w:dyaOrig="795" w14:anchorId="042B5BAC">
          <v:shape id="_x0000_i21681" type="#_x0000_t75" style="width:183pt;height:39.75pt" o:ole="">
            <v:imagedata r:id="rId331" o:title=""/>
          </v:shape>
          <o:OLEObject Type="Embed" ProgID="Equation.DSMT4" ShapeID="_x0000_i21681" DrawAspect="Content" ObjectID="_1689145954" r:id="rId3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C63D4F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15" w14:anchorId="0E6891BB">
          <v:shape id="_x0000_i21682" type="#_x0000_t75" style="width:76.5pt;height:15.75pt" o:ole="">
            <v:imagedata r:id="rId333" o:title=""/>
          </v:shape>
          <o:OLEObject Type="Embed" ProgID="Equation.DSMT4" ShapeID="_x0000_i21682" DrawAspect="Content" ObjectID="_1689145955" r:id="rId334"/>
        </w:object>
      </w:r>
      <w:r w:rsidRPr="002758F1">
        <w:rPr>
          <w:rFonts w:ascii="Chu Van An" w:hAnsi="Chu Van An" w:cs="Chu Van An"/>
          <w:sz w:val="24"/>
          <w:szCs w:val="24"/>
        </w:rPr>
        <w:t>có đúng 4 nghiệm phân biệt khi và chỉ khi</w:t>
      </w:r>
    </w:p>
    <w:p w14:paraId="1CEECEDF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contextualSpacing/>
        <w:mirrorIndents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5CAB67E8">
          <v:shape id="_x0000_i21683" type="#_x0000_t75" style="width:54.75pt;height:15.75pt" o:ole="">
            <v:imagedata r:id="rId335" o:title=""/>
          </v:shape>
          <o:OLEObject Type="Embed" ProgID="Equation.DSMT4" ShapeID="_x0000_i21683" DrawAspect="Content" ObjectID="_1689145956" r:id="rId33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75" w14:anchorId="36BE193B">
          <v:shape id="_x0000_i21684" type="#_x0000_t75" style="width:93.75pt;height:18.75pt" o:ole="">
            <v:imagedata r:id="rId337" o:title=""/>
          </v:shape>
          <o:OLEObject Type="Embed" ProgID="Equation.DSMT4" ShapeID="_x0000_i21684" DrawAspect="Content" ObjectID="_1689145957" r:id="rId33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82F64A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contextualSpacing/>
        <w:mirrorIndents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15" w14:anchorId="35DAC021">
          <v:shape id="_x0000_i21685" type="#_x0000_t75" style="width:38.25pt;height:15.75pt" o:ole="">
            <v:imagedata r:id="rId339" o:title=""/>
          </v:shape>
          <o:OLEObject Type="Embed" ProgID="Equation.DSMT4" ShapeID="_x0000_i21685" DrawAspect="Content" ObjectID="_1689145958" r:id="rId34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240987B5">
          <v:shape id="_x0000_i21686" type="#_x0000_t75" style="width:54.75pt;height:15.75pt" o:ole="">
            <v:imagedata r:id="rId341" o:title=""/>
          </v:shape>
          <o:OLEObject Type="Embed" ProgID="Equation.DSMT4" ShapeID="_x0000_i21686" DrawAspect="Content" ObjectID="_1689145959" r:id="rId34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2F2DFB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>Lời giải</w:t>
      </w:r>
    </w:p>
    <w:p w14:paraId="2C03B965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5EC2EE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15" w14:anchorId="1CA7FCCE">
          <v:shape id="_x0000_i21687" type="#_x0000_t75" style="width:76.5pt;height:15.75pt" o:ole="">
            <v:imagedata r:id="rId343" o:title=""/>
          </v:shape>
          <o:OLEObject Type="Embed" ProgID="Equation.DSMT4" ShapeID="_x0000_i21687" DrawAspect="Content" ObjectID="_1689145960" r:id="rId344"/>
        </w:object>
      </w:r>
      <w:r w:rsidRPr="002758F1">
        <w:rPr>
          <w:rFonts w:ascii="Chu Van An" w:hAnsi="Chu Van An" w:cs="Chu Van An"/>
          <w:b/>
          <w:noProof/>
          <w:position w:val="-6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t>có đúng 4 nghiệm phân biệt khi và chỉ khi</w:t>
      </w:r>
    </w:p>
    <w:p w14:paraId="70D0649A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315" w14:anchorId="739A1A56">
          <v:shape id="_x0000_i21688" type="#_x0000_t75" style="width:66.75pt;height:15.75pt" o:ole="">
            <v:imagedata r:id="rId345" o:title=""/>
          </v:shape>
          <o:OLEObject Type="Embed" ProgID="Equation.DSMT4" ShapeID="_x0000_i21688" DrawAspect="Content" ObjectID="_1689145961" r:id="rId346"/>
        </w:object>
      </w:r>
      <w:r w:rsidRPr="002758F1">
        <w:rPr>
          <w:rFonts w:ascii="Chu Van An" w:hAnsi="Chu Van An" w:cs="Chu Van An"/>
          <w:sz w:val="24"/>
          <w:szCs w:val="24"/>
        </w:rPr>
        <w:t>có đúng 2 nghiệm phân biệt dương khi và chỉ khi</w:t>
      </w:r>
    </w:p>
    <w:p w14:paraId="05B05E7C" w14:textId="77777777" w:rsidR="00F449FA" w:rsidRPr="002758F1" w:rsidRDefault="00F449FA" w:rsidP="002758F1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eastAsia="Times New Roman" w:hAnsi="Chu Van An" w:cs="Chu Van An"/>
          <w:position w:val="-52"/>
          <w:sz w:val="24"/>
          <w:szCs w:val="24"/>
        </w:rPr>
        <w:object w:dxaOrig="2400" w:dyaOrig="1155" w14:anchorId="79F15B96">
          <v:shape id="_x0000_i21689" type="#_x0000_t75" style="width:120pt;height:57.75pt" o:ole="">
            <v:imagedata r:id="rId347" o:title=""/>
          </v:shape>
          <o:OLEObject Type="Embed" ProgID="Equation.DSMT4" ShapeID="_x0000_i21689" DrawAspect="Content" ObjectID="_1689145962" r:id="rId348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5A257C4F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Số nghiệm của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30" w14:anchorId="3B537D8F">
          <v:shape id="_x0000_i21690" type="#_x0000_t75" style="width:76.5pt;height:16.5pt" o:ole="">
            <v:imagedata r:id="rId349" o:title=""/>
          </v:shape>
          <o:OLEObject Type="Embed" ProgID="Equation.DSMT4" ShapeID="_x0000_i21690" DrawAspect="Content" ObjectID="_1689145963" r:id="rId350"/>
        </w:object>
      </w:r>
      <w:r w:rsidRPr="002758F1">
        <w:rPr>
          <w:rFonts w:ascii="Chu Van An" w:hAnsi="Chu Van An" w:cs="Chu Van An"/>
          <w:noProof/>
          <w:sz w:val="24"/>
          <w:szCs w:val="24"/>
          <w:lang w:val="nl-NL" w:eastAsia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nl-NL"/>
        </w:rPr>
        <w:t>là.</w:t>
      </w:r>
    </w:p>
    <w:p w14:paraId="6B1EC48E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180" w:dyaOrig="270" w14:anchorId="0D04985D">
          <v:shape id="_x0000_i21691" type="#_x0000_t75" style="width:9pt;height:13.5pt" o:ole="">
            <v:imagedata r:id="rId351" o:title=""/>
          </v:shape>
          <o:OLEObject Type="Embed" ProgID="Equation.DSMT4" ShapeID="_x0000_i21691" DrawAspect="Content" ObjectID="_1689145964" r:id="rId352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180" w:dyaOrig="270" w14:anchorId="0455F138">
          <v:shape id="_x0000_i21692" type="#_x0000_t75" style="width:9pt;height:13.5pt" o:ole="">
            <v:imagedata r:id="rId353" o:title=""/>
          </v:shape>
          <o:OLEObject Type="Embed" ProgID="Equation.DSMT4" ShapeID="_x0000_i21692" DrawAspect="Content" ObjectID="_1689145965" r:id="rId354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210" w:dyaOrig="270" w14:anchorId="7013A51E">
          <v:shape id="_x0000_i21693" type="#_x0000_t75" style="width:10.5pt;height:13.5pt" o:ole="">
            <v:imagedata r:id="rId355" o:title=""/>
          </v:shape>
          <o:OLEObject Type="Embed" ProgID="Equation.DSMT4" ShapeID="_x0000_i21693" DrawAspect="Content" ObjectID="_1689145966" r:id="rId356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210" w:dyaOrig="270" w14:anchorId="3CB25D72">
          <v:shape id="_x0000_i21694" type="#_x0000_t75" style="width:10.5pt;height:13.5pt" o:ole="">
            <v:imagedata r:id="rId357" o:title=""/>
          </v:shape>
          <o:OLEObject Type="Embed" ProgID="Equation.DSMT4" ShapeID="_x0000_i21694" DrawAspect="Content" ObjectID="_1689145967" r:id="rId358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</w:p>
    <w:p w14:paraId="16675DF8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168CB99B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2FB91FDD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2758F1">
        <w:rPr>
          <w:rFonts w:ascii="Chu Van An" w:eastAsia="Times New Roman" w:hAnsi="Chu Van An" w:cs="Chu Van An"/>
          <w:position w:val="-16"/>
          <w:sz w:val="24"/>
          <w:szCs w:val="24"/>
        </w:rPr>
        <w:object w:dxaOrig="6015" w:dyaOrig="450" w14:anchorId="21B7A779">
          <v:shape id="_x0000_i21695" type="#_x0000_t75" style="width:300.75pt;height:22.5pt" o:ole="">
            <v:imagedata r:id="rId359" o:title=""/>
          </v:shape>
          <o:OLEObject Type="Embed" ProgID="Equation.DSMT4" ShapeID="_x0000_i21695" DrawAspect="Content" ObjectID="_1689145968" r:id="rId360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 Vậy phương trình đã cho có hai nghiệm.</w:t>
      </w:r>
    </w:p>
    <w:p w14:paraId="6C082FB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sz w:val="24"/>
          <w:szCs w:val="24"/>
        </w:rPr>
        <w:object w:dxaOrig="2760" w:dyaOrig="480" w14:anchorId="1DA08442">
          <v:shape id="_x0000_i21696" type="#_x0000_t75" style="width:138pt;height:24pt" o:ole="">
            <v:imagedata r:id="rId361" o:title=""/>
          </v:shape>
          <o:OLEObject Type="Embed" ProgID="Equation.DSMT4" ShapeID="_x0000_i21696" DrawAspect="Content" ObjectID="_1689145969" r:id="rId362"/>
        </w:object>
      </w:r>
    </w:p>
    <w:p w14:paraId="111C1FF5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sz w:val="24"/>
          <w:szCs w:val="24"/>
        </w:rPr>
        <w:t>Vô nghiệm.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435" w14:anchorId="31FE8D67">
          <v:shape id="_x0000_i21697" type="#_x0000_t75" style="width:51.75pt;height:21.75pt" o:ole="">
            <v:imagedata r:id="rId363" o:title=""/>
          </v:shape>
          <o:OLEObject Type="Embed" ProgID="Equation.DSMT4" ShapeID="_x0000_i21697" DrawAspect="Content" ObjectID="_1689145970" r:id="rId36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Times New Roman" w:hAnsi="Chu Van An" w:cs="Chu Van An"/>
          <w:position w:val="-8"/>
          <w:sz w:val="24"/>
          <w:szCs w:val="24"/>
        </w:rPr>
        <w:object w:dxaOrig="855" w:dyaOrig="360" w14:anchorId="0D836F74">
          <v:shape id="_x0000_i21698" type="#_x0000_t75" style="width:42.75pt;height:18pt" o:ole="">
            <v:imagedata r:id="rId365" o:title=""/>
          </v:shape>
          <o:OLEObject Type="Embed" ProgID="Equation.DSMT4" ShapeID="_x0000_i21698" DrawAspect="Content" ObjectID="_1689145971" r:id="rId36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75" w14:anchorId="0657701D">
          <v:shape id="_x0000_i21699" type="#_x0000_t75" style="width:81.75pt;height:18.75pt" o:ole="">
            <v:imagedata r:id="rId367" o:title=""/>
          </v:shape>
          <o:OLEObject Type="Embed" ProgID="Equation.DSMT4" ShapeID="_x0000_i21699" DrawAspect="Content" ObjectID="_1689145972" r:id="rId36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F02B9C4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69D842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03E367AC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36"/>
          <w:sz w:val="24"/>
          <w:szCs w:val="24"/>
        </w:rPr>
        <w:object w:dxaOrig="5445" w:dyaOrig="840" w14:anchorId="6374BA23">
          <v:shape id="_x0000_i21700" type="#_x0000_t75" style="width:272.25pt;height:42pt" o:ole="">
            <v:imagedata r:id="rId369" o:title=""/>
          </v:shape>
          <o:OLEObject Type="Embed" ProgID="Equation.DSMT4" ShapeID="_x0000_i21700" DrawAspect="Content" ObjectID="_1689145973" r:id="rId3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60CD7FF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Tìm tất cả các giá trị của tham số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1015B400">
          <v:shape id="_x0000_i21701" type="#_x0000_t75" style="width:12.75pt;height:11.25pt" o:ole="">
            <v:imagedata r:id="rId371" o:title=""/>
          </v:shape>
          <o:OLEObject Type="Embed" ProgID="Equation.DSMT4" ShapeID="_x0000_i21701" DrawAspect="Content" ObjectID="_1689145974" r:id="rId37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để 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2205" w:dyaOrig="315" w14:anchorId="2BA70AF7">
          <v:shape id="_x0000_i21702" type="#_x0000_t75" style="width:110.25pt;height:15.75pt" o:ole="">
            <v:imagedata r:id="rId373" o:title=""/>
          </v:shape>
          <o:OLEObject Type="Embed" ProgID="Equation.DSMT4" ShapeID="_x0000_i21702" DrawAspect="Content" ObjectID="_1689145975" r:id="rId37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bốn nghiệm phân biệt?</w:t>
      </w:r>
    </w:p>
    <w:p w14:paraId="75C73969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position w:val="-24"/>
          <w:sz w:val="24"/>
          <w:szCs w:val="24"/>
        </w:rPr>
        <w:object w:dxaOrig="630" w:dyaOrig="615" w14:anchorId="425C6A97">
          <v:shape id="_x0000_i21703" type="#_x0000_t75" style="width:31.5pt;height:30.75pt" o:ole="">
            <v:imagedata r:id="rId375" o:title=""/>
          </v:shape>
          <o:OLEObject Type="Embed" ProgID="Equation.DSMT4" ShapeID="_x0000_i21703" DrawAspect="Content" ObjectID="_1689145976" r:id="rId37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position w:val="-24"/>
          <w:sz w:val="24"/>
          <w:szCs w:val="24"/>
        </w:rPr>
        <w:object w:dxaOrig="960" w:dyaOrig="630" w14:anchorId="6E71F9EB">
          <v:shape id="_x0000_i21704" type="#_x0000_t75" style="width:48pt;height:31.5pt" o:ole="">
            <v:imagedata r:id="rId377" o:title=""/>
          </v:shape>
          <o:OLEObject Type="Embed" ProgID="Equation.DSMT4" ShapeID="_x0000_i21704" DrawAspect="Content" ObjectID="_1689145977" r:id="rId37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hoặc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258DAF1F">
          <v:shape id="_x0000_i21705" type="#_x0000_t75" style="width:30pt;height:14.25pt" o:ole="">
            <v:imagedata r:id="rId379" o:title=""/>
          </v:shape>
          <o:OLEObject Type="Embed" ProgID="Equation.DSMT4" ShapeID="_x0000_i21705" DrawAspect="Content" ObjectID="_1689145978" r:id="rId38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6F260EF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478410C0">
          <v:shape id="_x0000_i21706" type="#_x0000_t75" style="width:30pt;height:14.25pt" o:ole="">
            <v:imagedata r:id="rId381" o:title=""/>
          </v:shape>
          <o:OLEObject Type="Embed" ProgID="Equation.DSMT4" ShapeID="_x0000_i21706" DrawAspect="Content" ObjectID="_1689145979" r:id="rId38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30838372">
          <v:shape id="_x0000_i21707" type="#_x0000_t75" style="width:28.5pt;height:14.25pt" o:ole="">
            <v:imagedata r:id="rId383" o:title=""/>
          </v:shape>
          <o:OLEObject Type="Embed" ProgID="Equation.DSMT4" ShapeID="_x0000_i21707" DrawAspect="Content" ObjectID="_1689145980" r:id="rId38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hoặc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40568342">
          <v:shape id="_x0000_i21708" type="#_x0000_t75" style="width:30pt;height:14.25pt" o:ole="">
            <v:imagedata r:id="rId385" o:title=""/>
          </v:shape>
          <o:OLEObject Type="Embed" ProgID="Equation.DSMT4" ShapeID="_x0000_i21708" DrawAspect="Content" ObjectID="_1689145981" r:id="rId38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B7DB153" w14:textId="77777777" w:rsidR="00F449FA" w:rsidRPr="002758F1" w:rsidRDefault="00F449FA" w:rsidP="002758F1">
      <w:pPr>
        <w:pStyle w:val="ListParagraph"/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008AAC6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578C3DCD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Xét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205" w:dyaOrig="315" w14:anchorId="51F64275">
          <v:shape id="_x0000_i21709" type="#_x0000_t75" style="width:110.25pt;height:15.75pt" o:ole="">
            <v:imagedata r:id="rId373" o:title=""/>
          </v:shape>
          <o:OLEObject Type="Embed" ProgID="Equation.DSMT4" ShapeID="_x0000_i21709" DrawAspect="Content" ObjectID="_1689145982" r:id="rId38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(1).</w:t>
      </w:r>
    </w:p>
    <w:p w14:paraId="3A2BD370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F606748">
          <v:shape id="_x0000_i21710" type="#_x0000_t75" style="width:68.25pt;height:20.25pt" o:ole="">
            <v:imagedata r:id="rId388" o:title=""/>
          </v:shape>
          <o:OLEObject Type="Embed" ProgID="Equation.DSMT4" ShapeID="_x0000_i21710" DrawAspect="Content" ObjectID="_1689145983" r:id="rId38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Khi đó phương trình trở thành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025" w:dyaOrig="315" w14:anchorId="60671AC2">
          <v:shape id="_x0000_i21711" type="#_x0000_t75" style="width:101.25pt;height:15.75pt" o:ole="">
            <v:imagedata r:id="rId390" o:title=""/>
          </v:shape>
          <o:OLEObject Type="Embed" ProgID="Equation.DSMT4" ShapeID="_x0000_i21711" DrawAspect="Content" ObjectID="_1689145984" r:id="rId39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(2).</w:t>
      </w:r>
    </w:p>
    <w:p w14:paraId="3E5B5418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Để phương trình (1) có 4 nghiệm phân biệt khi và chỉ khi phương trình (2) có 2 nghiệm dương phân biệt </w:t>
      </w:r>
      <w:r w:rsidRPr="002758F1">
        <w:rPr>
          <w:rFonts w:ascii="Chu Van An" w:eastAsia="Arial" w:hAnsi="Chu Van An" w:cs="Chu Van An"/>
          <w:position w:val="-88"/>
          <w:sz w:val="24"/>
          <w:szCs w:val="24"/>
        </w:rPr>
        <w:object w:dxaOrig="5805" w:dyaOrig="1875" w14:anchorId="6E7A6A00">
          <v:shape id="_x0000_i21712" type="#_x0000_t75" style="width:290.25pt;height:93.75pt" o:ole="">
            <v:imagedata r:id="rId392" o:title=""/>
          </v:shape>
          <o:OLEObject Type="Embed" ProgID="Equation.DSMT4" ShapeID="_x0000_i21712" DrawAspect="Content" ObjectID="_1689145985" r:id="rId3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68F5AB6" w14:textId="5AE0FDEA" w:rsidR="00655465" w:rsidRDefault="00C06839" w:rsidP="002758F1">
      <w:pPr>
        <w:spacing w:before="120" w:after="120" w:line="240" w:lineRule="auto"/>
        <w:ind w:left="992" w:hanging="708"/>
        <w:mirrorIndents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="00655465"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="00655465"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="00655465"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2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2977"/>
      </w:tblGrid>
      <w:tr w:rsidR="00834A79" w:rsidRPr="00636214" w14:paraId="56B0C438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8983872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eastAsia="Arial"/>
                <w:position w:val="-6"/>
              </w:rPr>
              <w:object w:dxaOrig="1620" w:dyaOrig="330" w14:anchorId="53647F1D">
                <v:shape id="_x0000_i42575" type="#_x0000_t75" style="width:81pt;height:16.5pt" o:ole="">
                  <v:imagedata r:id="rId394" o:title=""/>
                </v:shape>
                <o:OLEObject Type="Embed" ProgID="Equation.DSMT4" ShapeID="_x0000_i42575" DrawAspect="Content" ObjectID="_1689145986" r:id="rId39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bao nhiêu nghiệm?</w:t>
            </w:r>
          </w:p>
          <w:p w14:paraId="62BA45E7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  <w:b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135" w:dyaOrig="255" w14:anchorId="516D4B8F">
                <v:shape id="_x0000_i42576" type="#_x0000_t75" style="width:6.75pt;height:12.75pt" o:ole="">
                  <v:imagedata r:id="rId396" o:title=""/>
                </v:shape>
                <o:OLEObject Type="Embed" ProgID="Equation.DSMT4" ShapeID="_x0000_i42576" DrawAspect="Content" ObjectID="_1689145987" r:id="rId397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195" w:dyaOrig="255" w14:anchorId="68F8867D">
                <v:shape id="_x0000_i42577" type="#_x0000_t75" style="width:9.75pt;height:12.75pt" o:ole="">
                  <v:imagedata r:id="rId398" o:title=""/>
                </v:shape>
                <o:OLEObject Type="Embed" ProgID="Equation.DSMT4" ShapeID="_x0000_i42577" DrawAspect="Content" ObjectID="_1689145988" r:id="rId399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80" w:dyaOrig="285" w14:anchorId="214C4593">
                <v:shape id="_x0000_i42578" type="#_x0000_t75" style="width:9pt;height:14.25pt" o:ole="">
                  <v:imagedata r:id="rId400" o:title=""/>
                </v:shape>
                <o:OLEObject Type="Embed" ProgID="Equation.DSMT4" ShapeID="_x0000_i42578" DrawAspect="Content" ObjectID="_1689145989" r:id="rId401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195" w:dyaOrig="255" w14:anchorId="0615DBEB">
                <v:shape id="_x0000_i42579" type="#_x0000_t75" style="width:9.75pt;height:12.75pt" o:ole="">
                  <v:imagedata r:id="rId402" o:title=""/>
                </v:shape>
                <o:OLEObject Type="Embed" ProgID="Equation.DSMT4" ShapeID="_x0000_i42579" DrawAspect="Content" ObjectID="_1689145990" r:id="rId403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1F189C9E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3D09E1" w14:textId="77777777" w:rsidR="00834A79" w:rsidRPr="00636214" w:rsidRDefault="00834A79" w:rsidP="00863B34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34A79" w:rsidRPr="00636214" w14:paraId="1F6143F2" w14:textId="77777777" w:rsidTr="00834A79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6647D1F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Tổng các nghiệm của phương trình </w:t>
            </w:r>
            <w:r w:rsidRPr="00636214">
              <w:rPr>
                <w:rFonts w:eastAsia="Times New Roman"/>
                <w:position w:val="-18"/>
              </w:rPr>
              <w:object w:dxaOrig="3075" w:dyaOrig="480" w14:anchorId="0FA26CBD">
                <v:shape id="_x0000_i42580" type="#_x0000_t75" style="width:153.75pt;height:24pt" o:ole="">
                  <v:imagedata r:id="rId404" o:title=""/>
                </v:shape>
                <o:OLEObject Type="Embed" ProgID="Equation.DSMT4" ShapeID="_x0000_i42580" DrawAspect="Content" ObjectID="_1689145991" r:id="rId40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6820F3DD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65324222">
                <v:shape id="_x0000_i42581" type="#_x0000_t75" style="width:15.75pt;height:13.5pt" o:ole="">
                  <v:imagedata r:id="rId406" o:title=""/>
                </v:shape>
                <o:OLEObject Type="Embed" ProgID="Equation.DSMT4" ShapeID="_x0000_i42581" DrawAspect="Content" ObjectID="_1689145992" r:id="rId40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645" w14:anchorId="54200A63">
                <v:shape id="_x0000_i42582" type="#_x0000_t75" style="width:36pt;height:32.25pt" o:ole="">
                  <v:imagedata r:id="rId408" o:title=""/>
                </v:shape>
                <o:OLEObject Type="Embed" ProgID="Equation.DSMT4" ShapeID="_x0000_i42582" DrawAspect="Content" ObjectID="_1689145993" r:id="rId40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55" w14:anchorId="6C3B515A">
                <v:shape id="_x0000_i42583" type="#_x0000_t75" style="width:9.75pt;height:12.75pt" o:ole="">
                  <v:imagedata r:id="rId410" o:title=""/>
                </v:shape>
                <o:OLEObject Type="Embed" ProgID="Equation.DSMT4" ShapeID="_x0000_i42583" DrawAspect="Content" ObjectID="_1689145994" r:id="rId41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645" w14:anchorId="3AACDE49">
                <v:shape id="_x0000_i42584" type="#_x0000_t75" style="width:36pt;height:32.25pt" o:ole="">
                  <v:imagedata r:id="rId412" o:title=""/>
                </v:shape>
                <o:OLEObject Type="Embed" ProgID="Equation.DSMT4" ShapeID="_x0000_i42584" DrawAspect="Content" ObjectID="_1689145995" r:id="rId413"/>
              </w:object>
            </w:r>
            <w:r w:rsidRPr="00636214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</w:p>
          <w:p w14:paraId="53384AD0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9AEC20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4DC04EC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17856DB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eastAsia="Times New Roman"/>
                <w:position w:val="-18"/>
              </w:rPr>
              <w:object w:dxaOrig="3180" w:dyaOrig="480" w14:anchorId="14D86246">
                <v:shape id="_x0000_i42585" type="#_x0000_t75" style="width:159pt;height:24pt" o:ole="">
                  <v:imagedata r:id="rId414" o:title=""/>
                </v:shape>
                <o:OLEObject Type="Embed" ProgID="Equation.DSMT4" ShapeID="_x0000_i42585" DrawAspect="Content" ObjectID="_1689145996" r:id="rId41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0A8F563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4C3EE368">
                <v:shape id="_x0000_i42586" type="#_x0000_t75" style="width:9.75pt;height:14.25pt" o:ole="">
                  <v:imagedata r:id="rId416" o:title=""/>
                </v:shape>
                <o:OLEObject Type="Embed" ProgID="Equation.DSMT4" ShapeID="_x0000_i42586" DrawAspect="Content" ObjectID="_1689145997" r:id="rId41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23A6EDAA">
                <v:shape id="_x0000_i42587" type="#_x0000_t75" style="width:9.75pt;height:12.75pt" o:ole="">
                  <v:imagedata r:id="rId418" o:title=""/>
                </v:shape>
                <o:OLEObject Type="Embed" ProgID="Equation.DSMT4" ShapeID="_x0000_i42587" DrawAspect="Content" ObjectID="_1689145998" r:id="rId41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55F86747">
                <v:shape id="_x0000_i42588" type="#_x0000_t75" style="width:6.75pt;height:12.75pt" o:ole="">
                  <v:imagedata r:id="rId420" o:title=""/>
                </v:shape>
                <o:OLEObject Type="Embed" ProgID="Equation.DSMT4" ShapeID="_x0000_i42588" DrawAspect="Content" ObjectID="_1689145999" r:id="rId42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359EE470">
                <v:shape id="_x0000_i42589" type="#_x0000_t75" style="width:9.75pt;height:12.75pt" o:ole="">
                  <v:imagedata r:id="rId422" o:title=""/>
                </v:shape>
                <o:OLEObject Type="Embed" ProgID="Equation.DSMT4" ShapeID="_x0000_i42589" DrawAspect="Content" ObjectID="_1689146000" r:id="rId42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DAAB1C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E32A56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06CB8D59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7B5D036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</w:t>
            </w:r>
            <w:r w:rsidRPr="00636214">
              <w:rPr>
                <w:rFonts w:eastAsia="Times New Roman"/>
                <w:position w:val="-6"/>
              </w:rPr>
              <w:object w:dxaOrig="240" w:dyaOrig="240" w14:anchorId="2BAE67C4">
                <v:shape id="_x0000_i42590" type="#_x0000_t75" style="width:12pt;height:12pt" o:ole="">
                  <v:imagedata r:id="rId424" o:title=""/>
                </v:shape>
                <o:OLEObject Type="Embed" ProgID="Equation.DSMT4" ShapeID="_x0000_i42590" DrawAspect="Content" ObjectID="_1689146001" r:id="rId42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636214">
              <w:rPr>
                <w:rFonts w:eastAsia="Times New Roman"/>
                <w:position w:val="-6"/>
              </w:rPr>
              <w:object w:dxaOrig="1560" w:dyaOrig="330" w14:anchorId="5CCFA431">
                <v:shape id="_x0000_i42591" type="#_x0000_t75" style="width:78pt;height:16.5pt" o:ole="">
                  <v:imagedata r:id="rId426" o:title=""/>
                </v:shape>
                <o:OLEObject Type="Embed" ProgID="Equation.DSMT4" ShapeID="_x0000_i42591" DrawAspect="Content" ObjectID="_1689146002" r:id="rId42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có hai nghiệm phân biệt.</w:t>
            </w:r>
          </w:p>
          <w:p w14:paraId="450198D5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55" w14:anchorId="24DACB69">
                <v:shape id="_x0000_i42592" type="#_x0000_t75" style="width:30pt;height:12.75pt" o:ole="">
                  <v:imagedata r:id="rId428" o:title=""/>
                </v:shape>
                <o:OLEObject Type="Embed" ProgID="Equation.DSMT4" ShapeID="_x0000_i42592" DrawAspect="Content" ObjectID="_1689146003" r:id="rId42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85" w14:anchorId="78BA4C4A">
                <v:shape id="_x0000_i42593" type="#_x0000_t75" style="width:30pt;height:14.25pt" o:ole="">
                  <v:imagedata r:id="rId430" o:title=""/>
                </v:shape>
                <o:OLEObject Type="Embed" ProgID="Equation.DSMT4" ShapeID="_x0000_i42593" DrawAspect="Content" ObjectID="_1689146004" r:id="rId43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9510ED3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55" w14:anchorId="1E0DA839">
                <v:shape id="_x0000_i42594" type="#_x0000_t75" style="width:26.25pt;height:12.75pt" o:ole="">
                  <v:imagedata r:id="rId432" o:title=""/>
                </v:shape>
                <o:OLEObject Type="Embed" ProgID="Equation.DSMT4" ShapeID="_x0000_i42594" DrawAspect="Content" ObjectID="_1689146005" r:id="rId43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0CFB5792">
                <v:shape id="_x0000_i42595" type="#_x0000_t75" style="width:30pt;height:14.25pt" o:ole="">
                  <v:imagedata r:id="rId434" o:title=""/>
                </v:shape>
                <o:OLEObject Type="Embed" ProgID="Equation.DSMT4" ShapeID="_x0000_i42595" DrawAspect="Content" ObjectID="_1689146006" r:id="rId43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15" w:dyaOrig="255" w14:anchorId="215B2CBF">
                <v:shape id="_x0000_i42596" type="#_x0000_t75" style="width:45.75pt;height:12.75pt" o:ole="">
                  <v:imagedata r:id="rId436" o:title=""/>
                </v:shape>
                <o:OLEObject Type="Embed" ProgID="Equation.DSMT4" ShapeID="_x0000_i42596" DrawAspect="Content" ObjectID="_1689146007" r:id="rId43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5B2A09F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C8EA27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F32CCAF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9FA4521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5: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Tìm t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ất cả các giá trị của tham số của </w:t>
            </w:r>
            <w:r w:rsidRPr="00636214">
              <w:rPr>
                <w:rFonts w:eastAsia="Times New Roman"/>
                <w:position w:val="-6"/>
                <w:lang w:val="vi-VN"/>
              </w:rPr>
              <w:object w:dxaOrig="270" w:dyaOrig="225" w14:anchorId="41D05169">
                <v:shape id="_x0000_i42597" type="#_x0000_t75" style="width:13.5pt;height:11.25pt" o:ole="">
                  <v:imagedata r:id="rId438" o:title=""/>
                </v:shape>
                <o:OLEObject Type="Embed" ProgID="Equation.DSMT4" ShapeID="_x0000_i42597" DrawAspect="Content" ObjectID="_1689146008" r:id="rId43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để phương trình </w:t>
            </w:r>
            <w:r w:rsidRPr="00636214">
              <w:rPr>
                <w:rFonts w:eastAsia="Times New Roman"/>
                <w:position w:val="-6"/>
                <w:lang w:val="vi-VN"/>
              </w:rPr>
              <w:object w:dxaOrig="2280" w:dyaOrig="330" w14:anchorId="6FD0018F">
                <v:shape id="_x0000_i42598" type="#_x0000_t75" style="width:114pt;height:16.5pt" o:ole="">
                  <v:imagedata r:id="rId440" o:title=""/>
                </v:shape>
                <o:OLEObject Type="Embed" ProgID="Equation.DSMT4" ShapeID="_x0000_i42598" DrawAspect="Content" ObjectID="_1689146009" r:id="rId44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có 4 nghiệm phân biệt?</w:t>
            </w:r>
          </w:p>
          <w:p w14:paraId="213AECDD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  <w:lang w:val="nl-NL"/>
              </w:rPr>
              <w:object w:dxaOrig="660" w:dyaOrig="615" w14:anchorId="19D8B1AE">
                <v:shape id="_x0000_i42599" type="#_x0000_t75" style="width:33pt;height:30.75pt" o:ole="">
                  <v:imagedata r:id="rId442" o:title=""/>
                </v:shape>
                <o:OLEObject Type="Embed" ProgID="Equation.DSMT4" ShapeID="_x0000_i42599" DrawAspect="Content" ObjectID="_1689146010" r:id="rId44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  <w:lang w:val="nl-NL"/>
              </w:rPr>
              <w:object w:dxaOrig="1080" w:dyaOrig="615" w14:anchorId="292514E3">
                <v:shape id="_x0000_i42600" type="#_x0000_t75" style="width:54pt;height:30.75pt" o:ole="">
                  <v:imagedata r:id="rId444" o:title=""/>
                </v:shape>
                <o:OLEObject Type="Embed" ProgID="Equation.DSMT4" ShapeID="_x0000_i42600" DrawAspect="Content" ObjectID="_1689146011" r:id="rId44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0E9F168B">
                <v:shape id="_x0000_i42601" type="#_x0000_t75" style="width:30.75pt;height:13.5pt" o:ole="">
                  <v:imagedata r:id="rId446" o:title=""/>
                </v:shape>
                <o:OLEObject Type="Embed" ProgID="Equation.DSMT4" ShapeID="_x0000_i42601" DrawAspect="Content" ObjectID="_1689146012" r:id="rId447"/>
              </w:object>
            </w:r>
          </w:p>
          <w:p w14:paraId="6C9DA702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</w:rPr>
              <w:object w:dxaOrig="615" w:dyaOrig="270" w14:anchorId="08309051">
                <v:shape id="_x0000_i42602" type="#_x0000_t75" style="width:30.75pt;height:13.5pt" o:ole="">
                  <v:imagedata r:id="rId448" o:title=""/>
                </v:shape>
                <o:OLEObject Type="Embed" ProgID="Equation.DSMT4" ShapeID="_x0000_i42602" DrawAspect="Content" ObjectID="_1689146013" r:id="rId44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615" w:dyaOrig="330" w14:anchorId="4A1D2148">
                <v:shape id="_x0000_i42603" type="#_x0000_t75" style="width:30.75pt;height:16.5pt" o:ole="">
                  <v:imagedata r:id="rId450" o:title=""/>
                </v:shape>
                <o:OLEObject Type="Embed" ProgID="Equation.DSMT4" ShapeID="_x0000_i42603" DrawAspect="Content" ObjectID="_1689146014" r:id="rId45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5A92A74A">
                <v:shape id="_x0000_i42604" type="#_x0000_t75" style="width:30.75pt;height:13.5pt" o:ole="">
                  <v:imagedata r:id="rId452" o:title=""/>
                </v:shape>
                <o:OLEObject Type="Embed" ProgID="Equation.DSMT4" ShapeID="_x0000_i42604" DrawAspect="Content" ObjectID="_1689146015" r:id="rId453"/>
              </w:object>
            </w:r>
          </w:p>
          <w:p w14:paraId="771CF7ED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603736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84DF8FD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AE34D0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6: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Tổng các nghiệm của phương trình </w:t>
            </w:r>
            <w:r w:rsidRPr="00636214">
              <w:rPr>
                <w:rFonts w:eastAsia="Times New Roman"/>
                <w:position w:val="-18"/>
              </w:rPr>
              <w:object w:dxaOrig="3075" w:dyaOrig="480" w14:anchorId="47289D72">
                <v:shape id="_x0000_i42605" type="#_x0000_t75" style="width:153.75pt;height:24pt" o:ole="">
                  <v:imagedata r:id="rId404" o:title=""/>
                </v:shape>
                <o:OLEObject Type="Embed" ProgID="Equation.DSMT4" ShapeID="_x0000_i42605" DrawAspect="Content" ObjectID="_1689146016" r:id="rId45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3D0E3419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7C2CF6E7">
                <v:shape id="_x0000_i42606" type="#_x0000_t75" style="width:15.75pt;height:13.5pt" o:ole="">
                  <v:imagedata r:id="rId406" o:title=""/>
                </v:shape>
                <o:OLEObject Type="Embed" ProgID="Equation.DSMT4" ShapeID="_x0000_i42606" DrawAspect="Content" ObjectID="_1689146017" r:id="rId45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645" w14:anchorId="6408E99C">
                <v:shape id="_x0000_i42607" type="#_x0000_t75" style="width:36pt;height:32.25pt" o:ole="">
                  <v:imagedata r:id="rId408" o:title=""/>
                </v:shape>
                <o:OLEObject Type="Embed" ProgID="Equation.DSMT4" ShapeID="_x0000_i42607" DrawAspect="Content" ObjectID="_1689146018" r:id="rId45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44F702E1">
                <v:shape id="_x0000_i42608" type="#_x0000_t75" style="width:9.75pt;height:13.5pt" o:ole="">
                  <v:imagedata r:id="rId410" o:title=""/>
                </v:shape>
                <o:OLEObject Type="Embed" ProgID="Equation.DSMT4" ShapeID="_x0000_i42608" DrawAspect="Content" ObjectID="_1689146019" r:id="rId45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645" w14:anchorId="53363938">
                <v:shape id="_x0000_i42609" type="#_x0000_t75" style="width:36pt;height:32.25pt" o:ole="">
                  <v:imagedata r:id="rId412" o:title=""/>
                </v:shape>
                <o:OLEObject Type="Embed" ProgID="Equation.DSMT4" ShapeID="_x0000_i42609" DrawAspect="Content" ObjectID="_1689146020" r:id="rId458"/>
              </w:object>
            </w:r>
            <w:r w:rsidRPr="00636214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>.</w:t>
            </w:r>
          </w:p>
          <w:p w14:paraId="64F16BE9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C5B8C4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A65EB38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255EE2F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7: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nghiệm phương trình </w:t>
            </w:r>
            <w:r w:rsidRPr="00636214">
              <w:rPr>
                <w:rFonts w:eastAsia="Times New Roman"/>
                <w:position w:val="-18"/>
              </w:rPr>
              <w:object w:dxaOrig="3180" w:dyaOrig="480" w14:anchorId="623DFE1F">
                <v:shape id="_x0000_i42610" type="#_x0000_t75" style="width:159pt;height:24pt" o:ole="">
                  <v:imagedata r:id="rId459" o:title=""/>
                </v:shape>
                <o:OLEObject Type="Embed" ProgID="Equation.DSMT4" ShapeID="_x0000_i42610" DrawAspect="Content" ObjectID="_1689146021" r:id="rId46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059F469D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F4AD0DC">
                <v:shape id="_x0000_i42611" type="#_x0000_t75" style="width:9.75pt;height:14.25pt" o:ole="">
                  <v:imagedata r:id="rId461" o:title=""/>
                </v:shape>
                <o:OLEObject Type="Embed" ProgID="Equation.DSMT4" ShapeID="_x0000_i42611" DrawAspect="Content" ObjectID="_1689146022" r:id="rId46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43B93CF">
                <v:shape id="_x0000_i42612" type="#_x0000_t75" style="width:9.75pt;height:12.75pt" o:ole="">
                  <v:imagedata r:id="rId463" o:title=""/>
                </v:shape>
                <o:OLEObject Type="Embed" ProgID="Equation.DSMT4" ShapeID="_x0000_i42612" DrawAspect="Content" ObjectID="_1689146023" r:id="rId46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CA27133">
                <v:shape id="_x0000_i42613" type="#_x0000_t75" style="width:9.75pt;height:12.75pt" o:ole="">
                  <v:imagedata r:id="rId465" o:title=""/>
                </v:shape>
                <o:OLEObject Type="Embed" ProgID="Equation.DSMT4" ShapeID="_x0000_i42613" DrawAspect="Content" ObjectID="_1689146024" r:id="rId46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EDD74E3">
                <v:shape id="_x0000_i42614" type="#_x0000_t75" style="width:6.75pt;height:12.75pt" o:ole="">
                  <v:imagedata r:id="rId467" o:title=""/>
                </v:shape>
                <o:OLEObject Type="Embed" ProgID="Equation.DSMT4" ShapeID="_x0000_i42614" DrawAspect="Content" ObjectID="_1689146025" r:id="rId46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A6497B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1D983C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12FB1E61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2FDB0BE" w14:textId="52ED23AB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45" w:name="c9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46" w:name="c8q"/>
            <w:bookmarkEnd w:id="46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8: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nghiệm phương trình </w:t>
            </w:r>
            <w:r w:rsidRPr="00636214">
              <w:rPr>
                <w:rFonts w:eastAsia="Times New Roman"/>
                <w:position w:val="-18"/>
              </w:rPr>
              <w:object w:dxaOrig="3180" w:dyaOrig="480" w14:anchorId="40DA0D9E">
                <v:shape id="_x0000_i42615" type="#_x0000_t75" style="width:159pt;height:24pt" o:ole="">
                  <v:imagedata r:id="rId459" o:title=""/>
                </v:shape>
                <o:OLEObject Type="Embed" ProgID="Equation.DSMT4" ShapeID="_x0000_i42615" DrawAspect="Content" ObjectID="_1689146026" r:id="rId46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  <w:bookmarkEnd w:id="45"/>
          </w:p>
          <w:p w14:paraId="297223FE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47" w:name="c8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84948A2">
                <v:shape id="_x0000_i42570" type="#_x0000_t75" style="width:9.75pt;height:14.25pt" o:ole="">
                  <v:imagedata r:id="rId461" o:title=""/>
                </v:shape>
                <o:OLEObject Type="Embed" ProgID="Equation.DSMT4" ShapeID="_x0000_i42570" DrawAspect="Content" ObjectID="_1689146027" r:id="rId47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48" w:name="c8b"/>
            <w:bookmarkEnd w:id="47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E742758">
                <v:shape id="_x0000_i42571" type="#_x0000_t75" style="width:9.75pt;height:12.75pt" o:ole="">
                  <v:imagedata r:id="rId463" o:title=""/>
                </v:shape>
                <o:OLEObject Type="Embed" ProgID="Equation.DSMT4" ShapeID="_x0000_i42571" DrawAspect="Content" ObjectID="_1689146028" r:id="rId47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49" w:name="c8c"/>
            <w:bookmarkEnd w:id="48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9165986">
                <v:shape id="_x0000_i42572" type="#_x0000_t75" style="width:9.75pt;height:12.75pt" o:ole="">
                  <v:imagedata r:id="rId465" o:title=""/>
                </v:shape>
                <o:OLEObject Type="Embed" ProgID="Equation.DSMT4" ShapeID="_x0000_i42572" DrawAspect="Content" ObjectID="_1689146029" r:id="rId47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50" w:name="c8d"/>
            <w:bookmarkEnd w:id="49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79753B93">
                <v:shape id="_x0000_i42573" type="#_x0000_t75" style="width:6.75pt;height:12.75pt" o:ole="">
                  <v:imagedata r:id="rId467" o:title=""/>
                </v:shape>
                <o:OLEObject Type="Embed" ProgID="Equation.DSMT4" ShapeID="_x0000_i42573" DrawAspect="Content" ObjectID="_1689146030" r:id="rId47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50"/>
          <w:p w14:paraId="1ADB9F3E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78CA70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3A474B5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6C93419" w14:textId="7A2CFFD9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51" w:name="c10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2" w:name="c9q"/>
            <w:bookmarkEnd w:id="52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9: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eastAsia="Arial"/>
                <w:position w:val="-8"/>
              </w:rPr>
              <w:object w:dxaOrig="1980" w:dyaOrig="315" w14:anchorId="217B64B3">
                <v:shape id="_x0000_i42574" type="#_x0000_t75" style="width:99pt;height:15.75pt" o:ole="">
                  <v:imagedata r:id="rId474" o:title=""/>
                </v:shape>
                <o:OLEObject Type="Embed" ProgID="Equation.DSMT4" ShapeID="_x0000_i42574" DrawAspect="Content" ObjectID="_1689146031" r:id="rId47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số nghiệm là</w:t>
            </w:r>
            <w:bookmarkEnd w:id="51"/>
          </w:p>
          <w:p w14:paraId="2FE07A26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3" w:name="c9a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  <w:b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position w:val="-4"/>
              </w:rPr>
              <w:object w:dxaOrig="135" w:dyaOrig="255" w14:anchorId="15D2E8E4">
                <v:shape id="_x0000_i42565" type="#_x0000_t75" style="width:6.75pt;height:12.75pt" o:ole="">
                  <v:imagedata r:id="rId476" o:title=""/>
                </v:shape>
                <o:OLEObject Type="Embed" ProgID="Equation.DSMT4" ShapeID="_x0000_i42565" DrawAspect="Content" ObjectID="_1689146032" r:id="rId477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54" w:name="c9b"/>
            <w:bookmarkEnd w:id="53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position w:val="-4"/>
              </w:rPr>
              <w:object w:dxaOrig="195" w:dyaOrig="270" w14:anchorId="573D3FB4">
                <v:shape id="_x0000_i42566" type="#_x0000_t75" style="width:9.75pt;height:13.5pt" o:ole="">
                  <v:imagedata r:id="rId478" o:title=""/>
                </v:shape>
                <o:OLEObject Type="Embed" ProgID="Equation.DSMT4" ShapeID="_x0000_i42566" DrawAspect="Content" ObjectID="_1689146033" r:id="rId479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55" w:name="c9c"/>
            <w:bookmarkEnd w:id="54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80" w:dyaOrig="255" w14:anchorId="63C1C42A">
                <v:shape id="_x0000_i42567" type="#_x0000_t75" style="width:9pt;height:12.75pt" o:ole="">
                  <v:imagedata r:id="rId480" o:title=""/>
                </v:shape>
                <o:OLEObject Type="Embed" ProgID="Equation.DSMT4" ShapeID="_x0000_i42567" DrawAspect="Content" ObjectID="_1689146034" r:id="rId481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56" w:name="c9d"/>
            <w:bookmarkEnd w:id="55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180" w:dyaOrig="240" w14:anchorId="1B8F6F0E">
                <v:shape id="_x0000_i42568" type="#_x0000_t75" style="width:9pt;height:12pt" o:ole="">
                  <v:imagedata r:id="rId482" o:title=""/>
                </v:shape>
                <o:OLEObject Type="Embed" ProgID="Equation.DSMT4" ShapeID="_x0000_i42568" DrawAspect="Content" ObjectID="_1689146035" r:id="rId483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bookmarkEnd w:id="56"/>
          <w:p w14:paraId="51BAE031" w14:textId="77777777" w:rsidR="00834A79" w:rsidRPr="00636214" w:rsidRDefault="00834A79" w:rsidP="00863B3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379038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549C644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71E1EB7" w14:textId="6DEDAC8D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57" w:name="c11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58" w:name="c10q"/>
            <w:bookmarkEnd w:id="58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10: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nghiệm của phương trình </w:t>
            </w:r>
            <w:r w:rsidRPr="00636214">
              <w:rPr>
                <w:rFonts w:eastAsia="Times New Roman"/>
                <w:position w:val="-6"/>
              </w:rPr>
              <w:object w:dxaOrig="1560" w:dyaOrig="330" w14:anchorId="68A41FDC">
                <v:shape id="_x0000_i42569" type="#_x0000_t75" style="width:78pt;height:16.5pt" o:ole="">
                  <v:imagedata r:id="rId484" o:title=""/>
                </v:shape>
                <o:OLEObject Type="Embed" ProgID="Equation.DSMT4" ShapeID="_x0000_i42569" DrawAspect="Content" ObjectID="_1689146036" r:id="rId48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57"/>
          </w:p>
          <w:p w14:paraId="698D3FF3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59" w:name="c10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20" w:dyaOrig="480" w14:anchorId="7B672877">
                <v:shape id="_x0000_i42560" type="#_x0000_t75" style="width:36pt;height:24pt" o:ole="">
                  <v:imagedata r:id="rId486" o:title=""/>
                </v:shape>
                <o:OLEObject Type="Embed" ProgID="Equation.DSMT4" ShapeID="_x0000_i42560" DrawAspect="Content" ObjectID="_1689146037" r:id="rId48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60" w:name="c10b"/>
            <w:bookmarkEnd w:id="59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80" w:dyaOrig="480" w14:anchorId="3F884C80">
                <v:shape id="_x0000_i42561" type="#_x0000_t75" style="width:54pt;height:24pt" o:ole="">
                  <v:imagedata r:id="rId488" o:title=""/>
                </v:shape>
                <o:OLEObject Type="Embed" ProgID="Equation.DSMT4" ShapeID="_x0000_i42561" DrawAspect="Content" ObjectID="_1689146038" r:id="rId48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ADB3593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1" w:name="c10c"/>
            <w:bookmarkEnd w:id="6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560" w:dyaOrig="480" w14:anchorId="6AEB9A4C">
                <v:shape id="_x0000_i42562" type="#_x0000_t75" style="width:78pt;height:24pt" o:ole="">
                  <v:imagedata r:id="rId490" o:title=""/>
                </v:shape>
                <o:OLEObject Type="Embed" ProgID="Equation.DSMT4" ShapeID="_x0000_i42562" DrawAspect="Content" ObjectID="_1689146039" r:id="rId49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62" w:name="c10d"/>
            <w:bookmarkEnd w:id="61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6B8B409B">
                <v:shape id="_x0000_i42563" type="#_x0000_t75" style="width:34.5pt;height:20.25pt" o:ole="">
                  <v:imagedata r:id="rId492" o:title=""/>
                </v:shape>
                <o:OLEObject Type="Embed" ProgID="Equation.DSMT4" ShapeID="_x0000_i42563" DrawAspect="Content" ObjectID="_1689146040" r:id="rId49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62"/>
          <w:p w14:paraId="76A3429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3F3E66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A6F795B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A47F83E" w14:textId="6E995574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3" w:name="c12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 xml:space="preserve">Câu </w:t>
            </w:r>
            <w:bookmarkStart w:id="64" w:name="c11q"/>
            <w:bookmarkEnd w:id="64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11: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Cho phương trình </w:t>
            </w:r>
            <w:r w:rsidRPr="00636214">
              <w:rPr>
                <w:rFonts w:eastAsia="Arial"/>
                <w:position w:val="-10"/>
              </w:rPr>
              <w:object w:dxaOrig="3225" w:dyaOrig="360" w14:anchorId="583A62D5">
                <v:shape id="_x0000_i42564" type="#_x0000_t75" style="width:161.25pt;height:18pt" o:ole="">
                  <v:imagedata r:id="rId494" o:title=""/>
                </v:shape>
                <o:OLEObject Type="Embed" ProgID="Equation.DSMT4" ShapeID="_x0000_i42564" DrawAspect="Content" ObjectID="_1689146041" r:id="rId49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đúng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  <w:bookmarkEnd w:id="63"/>
          </w:p>
          <w:p w14:paraId="760B3EAF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5" w:name="c11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Phương trình trên có đúng một nghiệm.</w:t>
            </w:r>
          </w:p>
          <w:p w14:paraId="2870A97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6" w:name="c11b"/>
            <w:bookmarkEnd w:id="65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Phương trình trên có hai nghiệm phân biệt.</w:t>
            </w:r>
          </w:p>
          <w:p w14:paraId="05216D95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7" w:name="c11c"/>
            <w:bookmarkEnd w:id="66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Phương trình trên có bốn nghiệm phân biệt.</w:t>
            </w:r>
          </w:p>
          <w:p w14:paraId="6E75A792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8" w:name="c11d"/>
            <w:bookmarkEnd w:id="67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Phương trình trên vô nghiệm.</w:t>
            </w:r>
          </w:p>
          <w:bookmarkEnd w:id="68"/>
          <w:p w14:paraId="32AA7FF4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FB8D7B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4BBBD7F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18F7172" w14:textId="7F45962E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bookmarkStart w:id="69" w:name="c1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0" w:name="c12q"/>
            <w:bookmarkEnd w:id="7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12: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Biết phương trình </w:t>
            </w:r>
            <w:r w:rsidRPr="00636214">
              <w:rPr>
                <w:position w:val="-6"/>
              </w:rPr>
              <w:object w:dxaOrig="2145" w:dyaOrig="315" w14:anchorId="52EE6E34">
                <v:shape id="_x0000_i42557" type="#_x0000_t75" style="width:107.25pt;height:15.75pt" o:ole="">
                  <v:imagedata r:id="rId496" o:title=""/>
                </v:shape>
                <o:OLEObject Type="Embed" ProgID="Equation.DSMT4" ShapeID="_x0000_i42557" DrawAspect="Content" ObjectID="_1689146042" r:id="rId49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bốn nghiệm phân biệt </w:t>
            </w:r>
            <w:r w:rsidRPr="00636214">
              <w:rPr>
                <w:position w:val="-12"/>
              </w:rPr>
              <w:object w:dxaOrig="1140" w:dyaOrig="360" w14:anchorId="20069F27">
                <v:shape id="_x0000_i42558" type="#_x0000_t75" style="width:57pt;height:18pt" o:ole="">
                  <v:imagedata r:id="rId498" o:title=""/>
                </v:shape>
                <o:OLEObject Type="Embed" ProgID="Equation.DSMT4" ShapeID="_x0000_i42558" DrawAspect="Content" ObjectID="_1689146043" r:id="rId49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636214">
              <w:rPr>
                <w:position w:val="-12"/>
              </w:rPr>
              <w:object w:dxaOrig="2985" w:dyaOrig="360" w14:anchorId="391461FA">
                <v:shape id="_x0000_i42559" type="#_x0000_t75" style="width:149.25pt;height:18pt" o:ole="">
                  <v:imagedata r:id="rId500" o:title=""/>
                </v:shape>
                <o:OLEObject Type="Embed" ProgID="Equation.DSMT4" ShapeID="_x0000_i42559" DrawAspect="Content" ObjectID="_1689146044" r:id="rId50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được kết quả là</w:t>
            </w:r>
            <w:bookmarkEnd w:id="69"/>
          </w:p>
          <w:p w14:paraId="57001700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1" w:name="c12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75" w:dyaOrig="330" w14:anchorId="5DFF803F">
                <v:shape id="_x0000_i42551" type="#_x0000_t75" style="width:63.75pt;height:16.5pt" o:ole="">
                  <v:imagedata r:id="rId502" o:title=""/>
                </v:shape>
                <o:OLEObject Type="Embed" ProgID="Equation.DSMT4" ShapeID="_x0000_i42551" DrawAspect="Content" ObjectID="_1689146045" r:id="rId50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2" w:name="c12b"/>
            <w:bookmarkEnd w:id="71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285" w14:anchorId="2DE7D538">
                <v:shape id="_x0000_i42552" type="#_x0000_t75" style="width:49.5pt;height:14.25pt" o:ole="">
                  <v:imagedata r:id="rId504" o:title=""/>
                </v:shape>
                <o:OLEObject Type="Embed" ProgID="Equation.DSMT4" ShapeID="_x0000_i42552" DrawAspect="Content" ObjectID="_1689146046" r:id="rId50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7F4D1E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3" w:name="c12c"/>
            <w:bookmarkEnd w:id="72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55" w:dyaOrig="285" w14:anchorId="31EB8123">
                <v:shape id="_x0000_i42553" type="#_x0000_t75" style="width:42.75pt;height:14.25pt" o:ole="">
                  <v:imagedata r:id="rId506" o:title=""/>
                </v:shape>
                <o:OLEObject Type="Embed" ProgID="Equation.DSMT4" ShapeID="_x0000_i42553" DrawAspect="Content" ObjectID="_1689146047" r:id="rId50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4" w:name="c12d"/>
            <w:bookmarkEnd w:id="7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30" w14:anchorId="32C5F39B">
                <v:shape id="_x0000_i42554" type="#_x0000_t75" style="width:57pt;height:16.5pt" o:ole="">
                  <v:imagedata r:id="rId508" o:title=""/>
                </v:shape>
                <o:OLEObject Type="Embed" ProgID="Equation.DSMT4" ShapeID="_x0000_i42554" DrawAspect="Content" ObjectID="_1689146048" r:id="rId50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4"/>
          <w:p w14:paraId="63BE43E0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3EC943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04693B0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16186C7" w14:textId="05D66D88" w:rsidR="00834A79" w:rsidRPr="00636214" w:rsidRDefault="00834A79" w:rsidP="00863B34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bookmarkStart w:id="75" w:name="c14"/>
            <w:r w:rsidRPr="00636214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6" w:name="c13q"/>
            <w:bookmarkEnd w:id="76"/>
            <w:r w:rsidRPr="00636214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13: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tất cả các giá trị của tham số </w:t>
            </w:r>
            <w:r w:rsidRPr="00636214">
              <w:rPr>
                <w:rFonts w:eastAsia="Arial"/>
                <w:position w:val="-6"/>
                <w:lang w:val="fr-FR"/>
              </w:rPr>
              <w:object w:dxaOrig="255" w:dyaOrig="225" w14:anchorId="6F1F5D9E">
                <v:shape id="_x0000_i42555" type="#_x0000_t75" style="width:12.75pt;height:11.25pt" o:ole="">
                  <v:imagedata r:id="rId510" o:title=""/>
                </v:shape>
                <o:OLEObject Type="Embed" ProgID="Equation.DSMT4" ShapeID="_x0000_i42555" DrawAspect="Content" ObjectID="_1689146049" r:id="rId51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phương trình </w:t>
            </w:r>
            <w:r w:rsidRPr="00636214">
              <w:rPr>
                <w:rFonts w:eastAsia="Arial"/>
                <w:position w:val="-6"/>
                <w:lang w:val="fr-FR"/>
              </w:rPr>
              <w:object w:dxaOrig="1815" w:dyaOrig="315" w14:anchorId="21576E36">
                <v:shape id="_x0000_i42556" type="#_x0000_t75" style="width:90.75pt;height:15.75pt" o:ole="">
                  <v:imagedata r:id="rId512" o:title=""/>
                </v:shape>
                <o:OLEObject Type="Embed" ProgID="Equation.DSMT4" ShapeID="_x0000_i42556" DrawAspect="Content" ObjectID="_1689146050" r:id="rId51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hai nghiệm phân biệt.</w:t>
            </w:r>
            <w:bookmarkEnd w:id="75"/>
          </w:p>
          <w:p w14:paraId="257C71BD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bookmarkStart w:id="77" w:name="c13a"/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636214">
              <w:rPr>
                <w:rFonts w:ascii="Chu Van An" w:eastAsia="Arial" w:hAnsi="Chu Van An" w:cs="Chu Van An"/>
                <w:b/>
                <w:color w:val="800080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position w:val="-14"/>
              </w:rPr>
              <w:object w:dxaOrig="1755" w:dyaOrig="405" w14:anchorId="322BD22E">
                <v:shape id="_x0000_i42545" type="#_x0000_t75" style="width:87.75pt;height:20.25pt" o:ole="">
                  <v:imagedata r:id="rId514" o:title=""/>
                </v:shape>
                <o:OLEObject Type="Embed" ProgID="Equation.DSMT4" ShapeID="_x0000_i42545" DrawAspect="Content" ObjectID="_1689146051" r:id="rId515"/>
              </w:object>
            </w:r>
            <w:r w:rsidRPr="00636214">
              <w:rPr>
                <w:rFonts w:ascii="Chu Van An" w:hAnsi="Chu Van An" w:cs="Chu Van An"/>
                <w:lang w:val="fr-FR"/>
              </w:rPr>
              <w:t>.</w:t>
            </w:r>
            <w:bookmarkStart w:id="78" w:name="c13b"/>
            <w:bookmarkEnd w:id="77"/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position w:val="-14"/>
              </w:rPr>
              <w:object w:dxaOrig="1215" w:dyaOrig="405" w14:anchorId="562AE9E7">
                <v:shape id="_x0000_i42546" type="#_x0000_t75" style="width:60.75pt;height:20.25pt" o:ole="">
                  <v:imagedata r:id="rId516" o:title=""/>
                </v:shape>
                <o:OLEObject Type="Embed" ProgID="Equation.DSMT4" ShapeID="_x0000_i42546" DrawAspect="Content" ObjectID="_1689146052" r:id="rId517"/>
              </w:object>
            </w:r>
            <w:r w:rsidRPr="00636214">
              <w:rPr>
                <w:rFonts w:ascii="Chu Van An" w:hAnsi="Chu Van An" w:cs="Chu Van An"/>
                <w:lang w:val="fr-FR"/>
              </w:rPr>
              <w:t>.</w:t>
            </w:r>
          </w:p>
          <w:p w14:paraId="32241349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79" w:name="c13c"/>
            <w:bookmarkEnd w:id="78"/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position w:val="-14"/>
              </w:rPr>
              <w:object w:dxaOrig="1965" w:dyaOrig="405" w14:anchorId="475C2FCA">
                <v:shape id="_x0000_i42547" type="#_x0000_t75" style="width:98.25pt;height:20.25pt" o:ole="">
                  <v:imagedata r:id="rId518" o:title=""/>
                </v:shape>
                <o:OLEObject Type="Embed" ProgID="Equation.DSMT4" ShapeID="_x0000_i42547" DrawAspect="Content" ObjectID="_1689146053" r:id="rId519"/>
              </w:object>
            </w:r>
            <w:r w:rsidRPr="00636214">
              <w:rPr>
                <w:rFonts w:ascii="Chu Van An" w:hAnsi="Chu Van An" w:cs="Chu Van An"/>
                <w:lang w:val="fr-FR"/>
              </w:rPr>
              <w:t>.</w:t>
            </w:r>
            <w:bookmarkStart w:id="80" w:name="c13d"/>
            <w:bookmarkEnd w:id="79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position w:val="-14"/>
              </w:rPr>
              <w:object w:dxaOrig="1260" w:dyaOrig="405" w14:anchorId="36A22F4D">
                <v:shape id="_x0000_i42548" type="#_x0000_t75" style="width:63pt;height:20.25pt" o:ole="">
                  <v:imagedata r:id="rId520" o:title=""/>
                </v:shape>
                <o:OLEObject Type="Embed" ProgID="Equation.DSMT4" ShapeID="_x0000_i42548" DrawAspect="Content" ObjectID="_1689146054" r:id="rId521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bookmarkEnd w:id="80"/>
          <w:p w14:paraId="2D04B721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F23E23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F11713B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E9CB202" w14:textId="42BD4A24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1" w:name="c15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2" w:name="c14q"/>
            <w:bookmarkEnd w:id="82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14: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Giá trị của </w:t>
            </w:r>
            <w:r w:rsidRPr="00636214">
              <w:rPr>
                <w:rFonts w:eastAsia="Times New Roman"/>
                <w:position w:val="-6"/>
              </w:rPr>
              <w:object w:dxaOrig="270" w:dyaOrig="210" w14:anchorId="06FD6B6D">
                <v:shape id="_x0000_i42549" type="#_x0000_t75" style="width:13.5pt;height:10.5pt" o:ole="">
                  <v:imagedata r:id="rId522" o:title=""/>
                </v:shape>
                <o:OLEObject Type="Embed" ProgID="Equation.DSMT4" ShapeID="_x0000_i42549" DrawAspect="Content" ObjectID="_1689146055" r:id="rId52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để phương trình </w:t>
            </w:r>
            <w:r w:rsidRPr="00636214">
              <w:rPr>
                <w:rFonts w:eastAsia="Times New Roman"/>
                <w:position w:val="-14"/>
              </w:rPr>
              <w:object w:dxaOrig="2700" w:dyaOrig="405" w14:anchorId="430EEEE4">
                <v:shape id="_x0000_i42550" type="#_x0000_t75" style="width:135pt;height:20.25pt" o:ole="">
                  <v:imagedata r:id="rId524" o:title=""/>
                </v:shape>
                <o:OLEObject Type="Embed" ProgID="Equation.DSMT4" ShapeID="_x0000_i42550" DrawAspect="Content" ObjectID="_1689146056" r:id="rId52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có ba nghiệm phân biệt là</w:t>
            </w:r>
            <w:bookmarkEnd w:id="81"/>
          </w:p>
          <w:p w14:paraId="3C65E64C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3" w:name="c14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2EEF86CF">
                <v:shape id="_x0000_i42539" type="#_x0000_t75" style="width:28.5pt;height:13.5pt" o:ole="">
                  <v:imagedata r:id="rId526" o:title=""/>
                </v:shape>
                <o:OLEObject Type="Embed" ProgID="Equation.DSMT4" ShapeID="_x0000_i42539" DrawAspect="Content" ObjectID="_1689146057" r:id="rId52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4" w:name="c14b"/>
            <w:bookmarkEnd w:id="83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36136ED8">
                <v:shape id="_x0000_i42540" type="#_x0000_t75" style="width:36pt;height:13.5pt" o:ole="">
                  <v:imagedata r:id="rId528" o:title=""/>
                </v:shape>
                <o:OLEObject Type="Embed" ProgID="Equation.DSMT4" ShapeID="_x0000_i42540" DrawAspect="Content" ObjectID="_1689146058" r:id="rId52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5" w:name="c14c"/>
            <w:bookmarkEnd w:id="8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22901E6D">
                <v:shape id="_x0000_i42541" type="#_x0000_t75" style="width:30pt;height:13.5pt" o:ole="">
                  <v:imagedata r:id="rId530" o:title=""/>
                </v:shape>
                <o:OLEObject Type="Embed" ProgID="Equation.DSMT4" ShapeID="_x0000_i42541" DrawAspect="Content" ObjectID="_1689146059" r:id="rId53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6" w:name="c14d"/>
            <w:bookmarkEnd w:id="85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DEBF9CB">
                <v:shape id="_x0000_i42542" type="#_x0000_t75" style="width:36pt;height:13.5pt" o:ole="">
                  <v:imagedata r:id="rId532" o:title=""/>
                </v:shape>
                <o:OLEObject Type="Embed" ProgID="Equation.DSMT4" ShapeID="_x0000_i42542" DrawAspect="Content" ObjectID="_1689146060" r:id="rId53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6"/>
          <w:p w14:paraId="2C40B6D8" w14:textId="77777777" w:rsidR="00834A79" w:rsidRPr="00636214" w:rsidRDefault="00834A79" w:rsidP="00863B34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9B35003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FFEE92F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B31E516" w14:textId="1AAF746F" w:rsidR="00834A79" w:rsidRPr="00636214" w:rsidRDefault="00834A79" w:rsidP="00863B34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7" w:name="c16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8" w:name="c15q"/>
            <w:bookmarkEnd w:id="88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15: </w: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 xml:space="preserve">Có bao nhiêu giá trị nguyên của tham số </w:t>
            </w:r>
            <w:r w:rsidRPr="00636214">
              <w:rPr>
                <w:rFonts w:eastAsia="Times New Roman"/>
                <w:position w:val="-6"/>
              </w:rPr>
              <w:object w:dxaOrig="255" w:dyaOrig="225" w14:anchorId="30DA8B15">
                <v:shape id="_x0000_i42543" type="#_x0000_t75" style="width:12.75pt;height:11.25pt" o:ole="">
                  <v:imagedata r:id="rId534" o:title=""/>
                </v:shape>
                <o:OLEObject Type="Embed" ProgID="Equation.DSMT4" ShapeID="_x0000_i42543" DrawAspect="Content" ObjectID="_1689146061" r:id="rId535"/>
              </w:objec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 xml:space="preserve">để phương trình </w:t>
            </w:r>
            <w:r w:rsidRPr="00636214">
              <w:rPr>
                <w:rFonts w:eastAsia="Times New Roman"/>
                <w:caps/>
                <w:position w:val="-14"/>
              </w:rPr>
              <w:object w:dxaOrig="3420" w:dyaOrig="405" w14:anchorId="4B167028">
                <v:shape id="_x0000_i42544" type="#_x0000_t75" style="width:171pt;height:20.25pt" o:ole="">
                  <v:imagedata r:id="rId536" o:title=""/>
                </v:shape>
                <o:OLEObject Type="Embed" ProgID="Equation.DSMT4" ShapeID="_x0000_i42544" DrawAspect="Content" ObjectID="_1689146062" r:id="rId537"/>
              </w:objec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>có đúng một nghiệm?</w:t>
            </w:r>
            <w:bookmarkEnd w:id="87"/>
          </w:p>
          <w:p w14:paraId="242E5230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9" w:name="c15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aps/>
                <w:color w:val="252525"/>
                <w:position w:val="-6"/>
                <w:sz w:val="24"/>
                <w:szCs w:val="24"/>
              </w:rPr>
              <w:object w:dxaOrig="195" w:dyaOrig="285" w14:anchorId="36D98BF8">
                <v:shape id="_x0000_i42534" type="#_x0000_t75" style="width:9.75pt;height:14.25pt" o:ole="">
                  <v:imagedata r:id="rId538" o:title=""/>
                </v:shape>
                <o:OLEObject Type="Embed" ProgID="Equation.DSMT4" ShapeID="_x0000_i42534" DrawAspect="Content" ObjectID="_1689146063" r:id="rId539"/>
              </w:objec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>.</w:t>
            </w:r>
            <w:bookmarkStart w:id="90" w:name="c15b"/>
            <w:bookmarkEnd w:id="89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aps/>
                <w:color w:val="252525"/>
                <w:position w:val="-4"/>
                <w:sz w:val="24"/>
                <w:szCs w:val="24"/>
              </w:rPr>
              <w:object w:dxaOrig="135" w:dyaOrig="270" w14:anchorId="52DB6FFA">
                <v:shape id="_x0000_i42535" type="#_x0000_t75" style="width:6.75pt;height:13.5pt" o:ole="">
                  <v:imagedata r:id="rId540" o:title=""/>
                </v:shape>
                <o:OLEObject Type="Embed" ProgID="Equation.DSMT4" ShapeID="_x0000_i42535" DrawAspect="Content" ObjectID="_1689146064" r:id="rId541"/>
              </w:objec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>.</w:t>
            </w:r>
            <w:bookmarkStart w:id="91" w:name="c15c"/>
            <w:bookmarkEnd w:id="9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caps/>
                <w:color w:val="252525"/>
                <w:position w:val="-4"/>
                <w:sz w:val="24"/>
                <w:szCs w:val="24"/>
              </w:rPr>
              <w:object w:dxaOrig="195" w:dyaOrig="270" w14:anchorId="47639D37">
                <v:shape id="_x0000_i42536" type="#_x0000_t75" style="width:9.75pt;height:13.5pt" o:ole="">
                  <v:imagedata r:id="rId542" o:title=""/>
                </v:shape>
                <o:OLEObject Type="Embed" ProgID="Equation.DSMT4" ShapeID="_x0000_i42536" DrawAspect="Content" ObjectID="_1689146065" r:id="rId543"/>
              </w:objec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>.</w:t>
            </w:r>
            <w:bookmarkStart w:id="92" w:name="c15d"/>
            <w:bookmarkEnd w:id="91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sz w:val="24"/>
                <w:szCs w:val="24"/>
              </w:rPr>
              <w:t>vô số</w:t>
            </w:r>
            <w:r w:rsidRPr="00636214">
              <w:rPr>
                <w:rFonts w:ascii="Chu Van An" w:hAnsi="Chu Van An" w:cs="Chu Van An"/>
                <w:color w:val="252525"/>
                <w:sz w:val="24"/>
                <w:szCs w:val="24"/>
              </w:rPr>
              <w:t>.</w:t>
            </w:r>
          </w:p>
          <w:bookmarkEnd w:id="92"/>
          <w:p w14:paraId="2013C312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2F55E4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D2C3EAA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144BCB6" w14:textId="438B90C5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93" w:name="c17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4" w:name="c16q"/>
            <w:bookmarkEnd w:id="94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Tất cả các giá trị của </w:t>
            </w:r>
            <w:r w:rsidRPr="00636214">
              <w:rPr>
                <w:rFonts w:eastAsia="Times New Roman"/>
                <w:position w:val="-6"/>
              </w:rPr>
              <w:object w:dxaOrig="255" w:dyaOrig="210" w14:anchorId="53932730">
                <v:shape id="_x0000_i42537" type="#_x0000_t75" style="width:12.75pt;height:10.5pt" o:ole="">
                  <v:imagedata r:id="rId544" o:title=""/>
                </v:shape>
                <o:OLEObject Type="Embed" ProgID="Equation.DSMT4" ShapeID="_x0000_i42537" DrawAspect="Content" ObjectID="_1689146066" r:id="rId54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để phương trình </w:t>
            </w:r>
            <w:r w:rsidRPr="00636214">
              <w:rPr>
                <w:rFonts w:eastAsia="Times New Roman"/>
                <w:position w:val="-6"/>
              </w:rPr>
              <w:object w:dxaOrig="2190" w:dyaOrig="330" w14:anchorId="4F533EF8">
                <v:shape id="_x0000_i42538" type="#_x0000_t75" style="width:109.5pt;height:16.5pt" o:ole="">
                  <v:imagedata r:id="rId546" o:title=""/>
                </v:shape>
                <o:OLEObject Type="Embed" ProgID="Equation.DSMT4" ShapeID="_x0000_i42538" DrawAspect="Content" ObjectID="_1689146067" r:id="rId54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có hai nghiệm phân biệt là</w:t>
            </w:r>
            <w:bookmarkEnd w:id="93"/>
          </w:p>
          <w:p w14:paraId="75089012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5" w:name="c16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47A38476">
                <v:shape id="_x0000_i42526" type="#_x0000_t75" style="width:36.75pt;height:14.25pt" o:ole="">
                  <v:imagedata r:id="rId548" o:title=""/>
                </v:shape>
                <o:OLEObject Type="Embed" ProgID="Equation.DSMT4" ShapeID="_x0000_i42526" DrawAspect="Content" ObjectID="_1689146068" r:id="rId54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6b"/>
            <w:bookmarkEnd w:id="95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671D90EF">
                <v:shape id="_x0000_i42527" type="#_x0000_t75" style="width:34.5pt;height:14.25pt" o:ole="">
                  <v:imagedata r:id="rId550" o:title=""/>
                </v:shape>
                <o:OLEObject Type="Embed" ProgID="Equation.DSMT4" ShapeID="_x0000_i42527" DrawAspect="Content" ObjectID="_1689146069" r:id="rId55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8BE96A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7" w:name="c16c"/>
            <w:bookmarkEnd w:id="96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744E1A81">
                <v:shape id="_x0000_i42528" type="#_x0000_t75" style="width:55.5pt;height:20.25pt" o:ole="">
                  <v:imagedata r:id="rId552" o:title=""/>
                </v:shape>
                <o:OLEObject Type="Embed" ProgID="Equation.DSMT4" ShapeID="_x0000_i42528" DrawAspect="Content" ObjectID="_1689146070" r:id="rId55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8" w:name="c16d"/>
            <w:bookmarkEnd w:id="97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65" w:dyaOrig="405" w14:anchorId="735BC677">
                <v:shape id="_x0000_i42529" type="#_x0000_t75" style="width:113.25pt;height:20.25pt" o:ole="">
                  <v:imagedata r:id="rId554" o:title=""/>
                </v:shape>
                <o:OLEObject Type="Embed" ProgID="Equation.DSMT4" ShapeID="_x0000_i42529" DrawAspect="Content" ObjectID="_1689146071" r:id="rId555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8"/>
          <w:p w14:paraId="6686707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960AE1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031174C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56CF34C" w14:textId="1A36F59C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99" w:name="c18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0" w:name="c17q"/>
            <w:bookmarkEnd w:id="100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17: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636214">
              <w:rPr>
                <w:position w:val="-6"/>
              </w:rPr>
              <w:object w:dxaOrig="255" w:dyaOrig="225" w14:anchorId="22D9A9F6">
                <v:shape id="_x0000_i42530" type="#_x0000_t75" style="width:12.75pt;height:11.25pt" o:ole="">
                  <v:imagedata r:id="rId556" o:title=""/>
                </v:shape>
                <o:OLEObject Type="Embed" ProgID="Equation.DSMT4" ShapeID="_x0000_i42530" DrawAspect="Content" ObjectID="_1689146072" r:id="rId55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sao cho phương trình </w:t>
            </w:r>
            <w:r w:rsidRPr="00636214">
              <w:rPr>
                <w:position w:val="-14"/>
              </w:rPr>
              <w:object w:dxaOrig="2385" w:dyaOrig="405" w14:anchorId="1359F70B">
                <v:shape id="_x0000_i42531" type="#_x0000_t75" style="width:119.25pt;height:20.25pt" o:ole="">
                  <v:imagedata r:id="rId558" o:title=""/>
                </v:shape>
                <o:OLEObject Type="Embed" ProgID="Equation.DSMT4" ShapeID="_x0000_i42531" DrawAspect="Content" ObjectID="_1689146073" r:id="rId55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bốn nghiệm phân biệt </w:t>
            </w:r>
            <w:r w:rsidRPr="00636214">
              <w:rPr>
                <w:position w:val="-12"/>
              </w:rPr>
              <w:object w:dxaOrig="1200" w:dyaOrig="360" w14:anchorId="7D672F11">
                <v:shape id="_x0000_i42532" type="#_x0000_t75" style="width:60pt;height:18pt" o:ole="">
                  <v:imagedata r:id="rId560" o:title=""/>
                </v:shape>
                <o:OLEObject Type="Embed" ProgID="Equation.DSMT4" ShapeID="_x0000_i42532" DrawAspect="Content" ObjectID="_1689146074" r:id="rId56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636214">
              <w:rPr>
                <w:position w:val="-12"/>
              </w:rPr>
              <w:object w:dxaOrig="2325" w:dyaOrig="375" w14:anchorId="7A85A9B7">
                <v:shape id="_x0000_i42533" type="#_x0000_t75" style="width:116.25pt;height:18.75pt" o:ole="">
                  <v:imagedata r:id="rId562" o:title=""/>
                </v:shape>
                <o:OLEObject Type="Embed" ProgID="Equation.DSMT4" ShapeID="_x0000_i42533" DrawAspect="Content" ObjectID="_1689146075" r:id="rId56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9"/>
          </w:p>
          <w:p w14:paraId="4FBE880B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01" w:name="c17a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28"/>
              </w:rPr>
              <w:object w:dxaOrig="1260" w:dyaOrig="675" w14:anchorId="74CCCC23">
                <v:shape id="_x0000_i42520" type="#_x0000_t75" style="width:63pt;height:33.75pt" o:ole="">
                  <v:imagedata r:id="rId564" o:title=""/>
                </v:shape>
                <o:OLEObject Type="Embed" ProgID="Equation.DSMT4" ShapeID="_x0000_i42520" DrawAspect="Content" ObjectID="_1689146076" r:id="rId565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102" w:name="c17b"/>
            <w:bookmarkEnd w:id="101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14"/>
              </w:rPr>
              <w:object w:dxaOrig="975" w:dyaOrig="405" w14:anchorId="6FC041E3">
                <v:shape id="_x0000_i42521" type="#_x0000_t75" style="width:48.75pt;height:20.25pt" o:ole="">
                  <v:imagedata r:id="rId566" o:title=""/>
                </v:shape>
                <o:OLEObject Type="Embed" ProgID="Equation.DSMT4" ShapeID="_x0000_i42521" DrawAspect="Content" ObjectID="_1689146077" r:id="rId567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5B75FB3D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03" w:name="c17c"/>
            <w:bookmarkEnd w:id="102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28"/>
              </w:rPr>
              <w:object w:dxaOrig="1725" w:dyaOrig="675" w14:anchorId="3DACA650">
                <v:shape id="_x0000_i42522" type="#_x0000_t75" style="width:86.25pt;height:33.75pt" o:ole="">
                  <v:imagedata r:id="rId568" o:title=""/>
                </v:shape>
                <o:OLEObject Type="Embed" ProgID="Equation.DSMT4" ShapeID="_x0000_i42522" DrawAspect="Content" ObjectID="_1689146078" r:id="rId569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bookmarkStart w:id="104" w:name="c17d"/>
            <w:bookmarkEnd w:id="103"/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636214">
              <w:rPr>
                <w:rFonts w:ascii="Chu Van An" w:eastAsia="Arial" w:hAnsi="Chu Van An" w:cs="Chu Van An"/>
                <w:b/>
                <w:color w:val="0000FF"/>
                <w:position w:val="-28"/>
              </w:rPr>
              <w:object w:dxaOrig="1725" w:dyaOrig="675" w14:anchorId="237526DA">
                <v:shape id="_x0000_i42523" type="#_x0000_t75" style="width:86.25pt;height:33.75pt" o:ole="">
                  <v:imagedata r:id="rId570" o:title=""/>
                </v:shape>
                <o:OLEObject Type="Embed" ProgID="Equation.DSMT4" ShapeID="_x0000_i42523" DrawAspect="Content" ObjectID="_1689146079" r:id="rId571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bookmarkEnd w:id="104"/>
          <w:p w14:paraId="58344CE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77B394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1C69774D" w14:textId="77777777" w:rsidTr="00834A7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65792FA" w14:textId="140BE405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5" w:name="c19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6" w:name="c18q"/>
            <w:bookmarkEnd w:id="106"/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18: 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</w:t>
            </w:r>
            <w:r w:rsidRPr="00636214">
              <w:rPr>
                <w:rFonts w:eastAsia="Times New Roman"/>
                <w:position w:val="-6"/>
              </w:rPr>
              <w:object w:dxaOrig="240" w:dyaOrig="240" w14:anchorId="6060403A">
                <v:shape id="_x0000_i42524" type="#_x0000_t75" style="width:12pt;height:12pt" o:ole="">
                  <v:imagedata r:id="rId424" o:title=""/>
                </v:shape>
                <o:OLEObject Type="Embed" ProgID="Equation.DSMT4" ShapeID="_x0000_i42524" DrawAspect="Content" ObjectID="_1689146080" r:id="rId57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36214">
              <w:rPr>
                <w:rFonts w:eastAsia="Times New Roman"/>
                <w:position w:val="-6"/>
              </w:rPr>
              <w:object w:dxaOrig="1560" w:dyaOrig="330" w14:anchorId="678CD266">
                <v:shape id="_x0000_i42525" type="#_x0000_t75" style="width:78pt;height:16.5pt" o:ole="">
                  <v:imagedata r:id="rId426" o:title=""/>
                </v:shape>
                <o:OLEObject Type="Embed" ProgID="Equation.DSMT4" ShapeID="_x0000_i42525" DrawAspect="Content" ObjectID="_1689146081" r:id="rId573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hai nghiệm phân biệt.</w:t>
            </w:r>
            <w:bookmarkEnd w:id="105"/>
          </w:p>
          <w:p w14:paraId="48AE6EE4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18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20709163">
                <v:shape id="_x0000_i42515" type="#_x0000_t75" style="width:30pt;height:13.5pt" o:ole="">
                  <v:imagedata r:id="rId428" o:title=""/>
                </v:shape>
                <o:OLEObject Type="Embed" ProgID="Equation.DSMT4" ShapeID="_x0000_i42515" DrawAspect="Content" ObjectID="_1689146082" r:id="rId57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08" w:name="c18b"/>
            <w:bookmarkEnd w:id="107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85" w14:anchorId="19863FE2">
                <v:shape id="_x0000_i42516" type="#_x0000_t75" style="width:30pt;height:14.25pt" o:ole="">
                  <v:imagedata r:id="rId430" o:title=""/>
                </v:shape>
                <o:OLEObject Type="Embed" ProgID="Equation.DSMT4" ShapeID="_x0000_i42516" DrawAspect="Content" ObjectID="_1689146083" r:id="rId57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F032F0B" w14:textId="2EF5E255" w:rsidR="00834A79" w:rsidRPr="00636214" w:rsidRDefault="00834A79" w:rsidP="00834A79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9" w:name="c18c"/>
            <w:bookmarkEnd w:id="108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70" w14:anchorId="4E4D8E6D">
                <v:shape id="_x0000_i42517" type="#_x0000_t75" style="width:26.25pt;height:13.5pt" o:ole="">
                  <v:imagedata r:id="rId432" o:title=""/>
                </v:shape>
                <o:OLEObject Type="Embed" ProgID="Equation.DSMT4" ShapeID="_x0000_i42517" DrawAspect="Content" ObjectID="_1689146084" r:id="rId57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105DD6D3">
                <v:shape id="_x0000_i42518" type="#_x0000_t75" style="width:30pt;height:14.25pt" o:ole="">
                  <v:imagedata r:id="rId434" o:title=""/>
                </v:shape>
                <o:OLEObject Type="Embed" ProgID="Equation.DSMT4" ShapeID="_x0000_i42518" DrawAspect="Content" ObjectID="_1689146085" r:id="rId57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0" w:name="c18d"/>
            <w:bookmarkEnd w:id="109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15" w:dyaOrig="270" w14:anchorId="7B070D5A">
                <v:shape id="_x0000_i42519" type="#_x0000_t75" style="width:45.75pt;height:13.5pt" o:ole="">
                  <v:imagedata r:id="rId436" o:title=""/>
                </v:shape>
                <o:OLEObject Type="Embed" ProgID="Equation.DSMT4" ShapeID="_x0000_i42519" DrawAspect="Content" ObjectID="_1689146086" r:id="rId57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10"/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309FA7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</w:tbl>
    <w:p w14:paraId="477D57EB" w14:textId="77777777" w:rsidR="00655465" w:rsidRPr="002758F1" w:rsidRDefault="00655465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357D32" wp14:editId="2E3AB851">
                <wp:extent cx="6547104" cy="4048125"/>
                <wp:effectExtent l="0" t="19050" r="25400" b="28575"/>
                <wp:docPr id="55327293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048125"/>
                          <a:chOff x="0" y="0"/>
                          <a:chExt cx="6547104" cy="3933438"/>
                        </a:xfrm>
                      </wpg:grpSpPr>
                      <wps:wsp>
                        <wps:cNvPr id="55327293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90"/>
                            <a:ext cx="6547104" cy="36730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FC807B" w14:textId="77777777" w:rsidR="00655465" w:rsidRDefault="00655465" w:rsidP="0065546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586587A" w14:textId="27087AB9" w:rsidR="00B05DE8" w:rsidRPr="00AB39A3" w:rsidRDefault="00655465" w:rsidP="00B05DE8">
                              <w:p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97729B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 </w:t>
                              </w:r>
                              <w:r w:rsidR="00B05DE8" w:rsidRPr="00AB39A3">
                                <w:rPr>
                                  <w:rFonts w:ascii="Chu Van An" w:hAnsi="Chu Van An" w:cs="Chu Van An"/>
                                </w:rPr>
                                <w:t>Để làm mất căn bậc hai ta thường dùng phép bình phương hoặc đặt ẩn phụ.</w:t>
                              </w:r>
                            </w:p>
                            <w:p w14:paraId="6DFD3BA6" w14:textId="77777777" w:rsidR="00B05DE8" w:rsidRPr="00C764B8" w:rsidRDefault="00B05DE8" w:rsidP="00B05DE8">
                              <w:pPr>
                                <w:ind w:left="426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  <w:r w:rsidRPr="00C764B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Ngoài hai cách đã nêu trên ta còn có thể dùng một trong các dạng sau.</w:t>
                              </w:r>
                            </w:p>
                            <w:p w14:paraId="26E64EC2" w14:textId="77777777" w:rsidR="00B05DE8" w:rsidRPr="00C764B8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Dạng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➀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0"/>
                                </w:rPr>
                                <w:object w:dxaOrig="4520" w:dyaOrig="920" w14:anchorId="331C14B2">
                                  <v:shape id="_x0000_i6849" type="#_x0000_t75" style="width:226.5pt;height:46.5pt" o:ole="">
                                    <v:imagedata r:id="rId579" o:title=""/>
                                  </v:shape>
                                  <o:OLEObject Type="Embed" ProgID="Equation.DSMT4" ShapeID="_x0000_i6849" DrawAspect="Content" ObjectID="_1689146393" r:id="rId580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6C684144" w14:textId="77777777" w:rsidR="00B05DE8" w:rsidRPr="00C764B8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>D</w:t>
                              </w: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➁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4"/>
                                </w:rPr>
                                <w:object w:dxaOrig="3620" w:dyaOrig="999" w14:anchorId="5752CD6D">
                                  <v:shape id="_x0000_i6903" type="#_x0000_t75" style="width:180.75pt;height:50.25pt" o:ole="">
                                    <v:imagedata r:id="rId581" o:title=""/>
                                  </v:shape>
                                  <o:OLEObject Type="Embed" ProgID="Equation.DSMT4" ShapeID="_x0000_i6903" DrawAspect="Content" ObjectID="_1689146394" r:id="rId582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69CB0E8" w14:textId="77777777" w:rsidR="00B05DE8" w:rsidRPr="00C764B8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Dạng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➂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2"/>
                                </w:rPr>
                                <w:object w:dxaOrig="6600" w:dyaOrig="960" w14:anchorId="1E9FA37E">
                                  <v:shape id="_x0000_i6904" type="#_x0000_t75" style="width:330pt;height:48pt" o:ole="">
                                    <v:imagedata r:id="rId583" o:title=""/>
                                  </v:shape>
                                  <o:OLEObject Type="Embed" ProgID="Equation.DSMT4" ShapeID="_x0000_i6904" DrawAspect="Content" ObjectID="_1689146395" r:id="rId584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43BA100" w14:textId="77777777" w:rsidR="00B05DE8" w:rsidRPr="00BA448A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after="0" w:line="240" w:lineRule="auto"/>
                                <w:ind w:left="1748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BA448A">
                                <w:rPr>
                                  <w:rFonts w:ascii="Chu Van An" w:hAnsi="Chu Van An" w:cs="Chu Van An"/>
                                </w:rPr>
                                <w:t>Đến đây đưa về dạng 2.</w:t>
                              </w:r>
                            </w:p>
                            <w:p w14:paraId="2E9C6C6B" w14:textId="77777777" w:rsidR="00B05DE8" w:rsidRPr="00BA448A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after="0" w:line="240" w:lineRule="auto"/>
                                <w:ind w:left="1748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BA448A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Chú ý. </w:t>
                              </w:r>
                              <w:r w:rsidRPr="00BA448A">
                                <w:rPr>
                                  <w:rFonts w:ascii="Chu Van An" w:hAnsi="Chu Van An" w:cs="Chu Van An"/>
                                </w:rPr>
                                <w:t>Chú ý phép bình phương thường đưa về phương trình hệ quả nên sau khi giải cần thử nghiệm để chọn nghiệm.</w:t>
                              </w:r>
                            </w:p>
                            <w:p w14:paraId="58B288B7" w14:textId="169C2C6E" w:rsidR="00B05DE8" w:rsidRPr="00B05DE8" w:rsidRDefault="00B05DE8" w:rsidP="004529D3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ind w:left="1134" w:hanging="11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05DE8">
                                <w:rPr>
                                  <w:rFonts w:ascii="Chu Van An" w:hAnsi="Chu Van An" w:cs="Chu Van An"/>
                                </w:rPr>
                                <w:t xml:space="preserve">Nếu đặt </w:t>
                              </w:r>
                              <w:r w:rsidRPr="00C764B8">
                                <w:rPr>
                                  <w:rFonts w:eastAsiaTheme="minorHAnsi"/>
                                  <w:position w:val="-16"/>
                                </w:rPr>
                                <w:object w:dxaOrig="1080" w:dyaOrig="460" w14:anchorId="6D4FEAE4">
                                  <v:shape id="_x0000_i6852" type="#_x0000_t75" style="width:54pt;height:23.25pt" o:ole="">
                                    <v:imagedata r:id="rId585" o:title=""/>
                                  </v:shape>
                                  <o:OLEObject Type="Embed" ProgID="Equation.DSMT4" ShapeID="_x0000_i6852" DrawAspect="Content" ObjectID="_1689146396" r:id="rId586"/>
                                </w:object>
                              </w:r>
                              <w:r w:rsidRPr="00B05DE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  <w:r w:rsidRPr="00B05DE8">
                                <w:rPr>
                                  <w:rFonts w:ascii="Chu Van An" w:hAnsi="Chu Van An" w:cs="Chu Van An"/>
                                </w:rPr>
                                <w:t xml:space="preserve">thì điều kiện là </w:t>
                              </w:r>
                              <w:r w:rsidRPr="00C764B8">
                                <w:rPr>
                                  <w:rFonts w:eastAsiaTheme="minorHAnsi"/>
                                  <w:position w:val="-6"/>
                                </w:rPr>
                                <w:object w:dxaOrig="560" w:dyaOrig="279" w14:anchorId="2DF33007">
                                  <v:shape id="_x0000_i6853" type="#_x0000_t75" style="width:27.75pt;height:14.25pt" o:ole="">
                                    <v:imagedata r:id="rId587" o:title=""/>
                                  </v:shape>
                                  <o:OLEObject Type="Embed" ProgID="Equation.DSMT4" ShapeID="_x0000_i6853" DrawAspect="Content" ObjectID="_1689146397" r:id="rId588"/>
                                </w:object>
                              </w:r>
                              <w:r w:rsidRPr="00B05DE8">
                                <w:rPr>
                                  <w:rFonts w:eastAsiaTheme="minorHAnsi"/>
                                </w:rPr>
                                <w:t xml:space="preserve">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B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</w:rPr>
                                  <m:t>=0⇔A=B=0.</m:t>
                                </m:r>
                              </m:oMath>
                              <w:r w:rsidRPr="00B05DE8">
                                <w:rPr>
                                  <w:rFonts w:ascii="Chu Van An" w:hAnsi="Chu Van An" w:cs="Chu Van An"/>
                                  <w:lang w:val="vi-VN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3272939" name="Group 553272939"/>
                        <wpg:cNvGrpSpPr/>
                        <wpg:grpSpPr>
                          <a:xfrm>
                            <a:off x="150812" y="0"/>
                            <a:ext cx="5078412" cy="571533"/>
                            <a:chOff x="150812" y="0"/>
                            <a:chExt cx="5078715" cy="571533"/>
                          </a:xfrm>
                        </wpg:grpSpPr>
                        <wpg:grpSp>
                          <wpg:cNvPr id="553272940" name="Group 553272940"/>
                          <wpg:cNvGrpSpPr/>
                          <wpg:grpSpPr>
                            <a:xfrm>
                              <a:off x="150812" y="0"/>
                              <a:ext cx="5078715" cy="485775"/>
                              <a:chOff x="150812" y="0"/>
                              <a:chExt cx="5078715" cy="485775"/>
                            </a:xfrm>
                          </wpg:grpSpPr>
                          <wpg:grpSp>
                            <wpg:cNvPr id="553272941" name="Group 553272941"/>
                            <wpg:cNvGrpSpPr/>
                            <wpg:grpSpPr>
                              <a:xfrm>
                                <a:off x="184077" y="0"/>
                                <a:ext cx="5045450" cy="485775"/>
                                <a:chOff x="184077" y="0"/>
                                <a:chExt cx="5045450" cy="485775"/>
                              </a:xfrm>
                            </wpg:grpSpPr>
                            <wps:wsp>
                              <wps:cNvPr id="553272942" name="Rectangle: Single Corner Snipped 553272942"/>
                              <wps:cNvSpPr/>
                              <wps:spPr>
                                <a:xfrm>
                                  <a:off x="184077" y="38090"/>
                                  <a:ext cx="5045450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53272943" name="Group 553272943"/>
                              <wpg:cNvGrpSpPr/>
                              <wpg:grpSpPr>
                                <a:xfrm>
                                  <a:off x="1502180" y="0"/>
                                  <a:ext cx="3479683" cy="485775"/>
                                  <a:chOff x="1502180" y="0"/>
                                  <a:chExt cx="3479683" cy="485775"/>
                                </a:xfrm>
                              </wpg:grpSpPr>
                              <wpg:grpSp>
                                <wpg:cNvPr id="553272944" name="Group 553272944"/>
                                <wpg:cNvGrpSpPr/>
                                <wpg:grpSpPr>
                                  <a:xfrm>
                                    <a:off x="1611714" y="83020"/>
                                    <a:ext cx="3370149" cy="390937"/>
                                    <a:chOff x="1611714" y="83020"/>
                                    <a:chExt cx="3370149" cy="390937"/>
                                  </a:xfrm>
                                </wpg:grpSpPr>
                                <wps:wsp>
                                  <wps:cNvPr id="553272945" name="Arrow: Chevron 553272945"/>
                                  <wps:cNvSpPr/>
                                  <wps:spPr>
                                    <a:xfrm>
                                      <a:off x="1760712" y="83020"/>
                                      <a:ext cx="3221151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9BB3266" w14:textId="77777777" w:rsidR="00B05DE8" w:rsidRPr="00470D7A" w:rsidRDefault="00B05DE8" w:rsidP="00B05DE8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70D7A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Phương trình chứa căn thức bậc hai </w:t>
                                        </w:r>
                                      </w:p>
                                      <w:p w14:paraId="44D4CE11" w14:textId="77777777" w:rsidR="00655465" w:rsidRPr="007B662A" w:rsidRDefault="00655465" w:rsidP="0065546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53272946" name="Group 55327294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53272947" name="Freeform: Shape 55327294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5327294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2F247EE" w14:textId="77777777" w:rsidR="00655465" w:rsidRPr="006D5D08" w:rsidRDefault="00655465" w:rsidP="00655465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13BE4291" w14:textId="77777777" w:rsidR="00655465" w:rsidRDefault="00655465" w:rsidP="0065546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53272949" name="Group 55327294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53272950" name="Freeform: Shape 55327295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53272951" name="Flowchart: Terminator 55327295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53272952" name="Flowchart: Direct Access Storage 55327295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53272953" name="Group 55327295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53272954" name="Flowchart: Preparation 55327295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327295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50C64A2" w14:textId="22B80239" w:rsidR="00655465" w:rsidRDefault="00655465" w:rsidP="0065546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357D32" id="_x0000_s1142" style="width:515.5pt;height:318.75pt;mso-position-horizontal-relative:char;mso-position-vertical-relative:line" coordsize="65471,39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">
                <v:shape id="Rectangle: Diagonal Corners Rounded 1" o:spid="_x0000_s1143" style="position:absolute;top:2603;width:65471;height:3673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64091;6547104,3638265;6532329,3673048;112179,3673048;0,3408957;0,34783;14775,0" o:connectangles="0,0,0,0,0,0,0,0,0" textboxrect="0,0,6435090,1533525"/>
                  <v:textbox>
                    <w:txbxContent>
                      <w:p w14:paraId="2DFC807B" w14:textId="77777777" w:rsidR="00655465" w:rsidRDefault="00655465" w:rsidP="0065546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586587A" w14:textId="27087AB9" w:rsidR="00B05DE8" w:rsidRPr="00AB39A3" w:rsidRDefault="00655465" w:rsidP="00B05DE8">
                        <w:pPr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97729B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 </w:t>
                        </w:r>
                        <w:r w:rsidR="00B05DE8" w:rsidRPr="00AB39A3">
                          <w:rPr>
                            <w:rFonts w:ascii="Chu Van An" w:hAnsi="Chu Van An" w:cs="Chu Van An"/>
                          </w:rPr>
                          <w:t>Để làm mất căn bậc hai ta thường dùng phép bình phương hoặc đặt ẩn phụ.</w:t>
                        </w:r>
                      </w:p>
                      <w:p w14:paraId="6DFD3BA6" w14:textId="77777777" w:rsidR="00B05DE8" w:rsidRPr="00C764B8" w:rsidRDefault="00B05DE8" w:rsidP="00B05DE8">
                        <w:pPr>
                          <w:ind w:left="426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nl-N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  <w:r w:rsidRPr="00C764B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Ngoài hai cách đã nêu trên ta còn có thể dùng một trong các dạng sau.</w:t>
                        </w:r>
                      </w:p>
                      <w:p w14:paraId="26E64EC2" w14:textId="77777777" w:rsidR="00B05DE8" w:rsidRPr="00C764B8" w:rsidRDefault="00B05DE8" w:rsidP="004529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Dạng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➀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0"/>
                          </w:rPr>
                          <w:object w:dxaOrig="4520" w:dyaOrig="920" w14:anchorId="331C14B2">
                            <v:shape id="_x0000_i6849" type="#_x0000_t75" style="width:226.5pt;height:46.5pt" o:ole="">
                              <v:imagedata r:id="rId579" o:title=""/>
                            </v:shape>
                            <o:OLEObject Type="Embed" ProgID="Equation.DSMT4" ShapeID="_x0000_i6849" DrawAspect="Content" ObjectID="_1689146393" r:id="rId589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6C684144" w14:textId="77777777" w:rsidR="00B05DE8" w:rsidRPr="00C764B8" w:rsidRDefault="00B05DE8" w:rsidP="004529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</w:rPr>
                          <w:t>D</w:t>
                        </w: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➁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4"/>
                          </w:rPr>
                          <w:object w:dxaOrig="3620" w:dyaOrig="999" w14:anchorId="5752CD6D">
                            <v:shape id="_x0000_i6903" type="#_x0000_t75" style="width:180.75pt;height:50.25pt" o:ole="">
                              <v:imagedata r:id="rId581" o:title=""/>
                            </v:shape>
                            <o:OLEObject Type="Embed" ProgID="Equation.DSMT4" ShapeID="_x0000_i6903" DrawAspect="Content" ObjectID="_1689146394" r:id="rId590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69CB0E8" w14:textId="77777777" w:rsidR="00B05DE8" w:rsidRPr="00C764B8" w:rsidRDefault="00B05DE8" w:rsidP="004529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Dạng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➂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2"/>
                          </w:rPr>
                          <w:object w:dxaOrig="6600" w:dyaOrig="960" w14:anchorId="1E9FA37E">
                            <v:shape id="_x0000_i6904" type="#_x0000_t75" style="width:330pt;height:48pt" o:ole="">
                              <v:imagedata r:id="rId583" o:title=""/>
                            </v:shape>
                            <o:OLEObject Type="Embed" ProgID="Equation.DSMT4" ShapeID="_x0000_i6904" DrawAspect="Content" ObjectID="_1689146395" r:id="rId591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43BA100" w14:textId="77777777" w:rsidR="00B05DE8" w:rsidRPr="00BA448A" w:rsidRDefault="00B05DE8" w:rsidP="004529D3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after="0" w:line="240" w:lineRule="auto"/>
                          <w:ind w:left="1748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BA448A">
                          <w:rPr>
                            <w:rFonts w:ascii="Chu Van An" w:hAnsi="Chu Van An" w:cs="Chu Van An"/>
                          </w:rPr>
                          <w:t>Đến đây đưa về dạng 2.</w:t>
                        </w:r>
                      </w:p>
                      <w:p w14:paraId="2E9C6C6B" w14:textId="77777777" w:rsidR="00B05DE8" w:rsidRPr="00BA448A" w:rsidRDefault="00B05DE8" w:rsidP="004529D3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after="0" w:line="240" w:lineRule="auto"/>
                          <w:ind w:left="1748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BA448A">
                          <w:rPr>
                            <w:rFonts w:ascii="Chu Van An" w:hAnsi="Chu Van An" w:cs="Chu Van An"/>
                            <w:i/>
                          </w:rPr>
                          <w:t xml:space="preserve">Chú ý. </w:t>
                        </w:r>
                        <w:r w:rsidRPr="00BA448A">
                          <w:rPr>
                            <w:rFonts w:ascii="Chu Van An" w:hAnsi="Chu Van An" w:cs="Chu Van An"/>
                          </w:rPr>
                          <w:t>Chú ý phép bình phương thường đưa về phương trình hệ quả nên sau khi giải cần thử nghiệm để chọn nghiệm.</w:t>
                        </w:r>
                      </w:p>
                      <w:p w14:paraId="58B288B7" w14:textId="169C2C6E" w:rsidR="00B05DE8" w:rsidRPr="00B05DE8" w:rsidRDefault="00B05DE8" w:rsidP="004529D3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ind w:left="1134" w:hanging="11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05DE8">
                          <w:rPr>
                            <w:rFonts w:ascii="Chu Van An" w:hAnsi="Chu Van An" w:cs="Chu Van An"/>
                          </w:rPr>
                          <w:t xml:space="preserve">Nếu đặt </w:t>
                        </w:r>
                        <w:r w:rsidRPr="00C764B8">
                          <w:rPr>
                            <w:rFonts w:eastAsiaTheme="minorHAnsi"/>
                            <w:position w:val="-16"/>
                          </w:rPr>
                          <w:object w:dxaOrig="1080" w:dyaOrig="460" w14:anchorId="6D4FEAE4">
                            <v:shape id="_x0000_i6852" type="#_x0000_t75" style="width:54pt;height:23.25pt" o:ole="">
                              <v:imagedata r:id="rId585" o:title=""/>
                            </v:shape>
                            <o:OLEObject Type="Embed" ProgID="Equation.DSMT4" ShapeID="_x0000_i6852" DrawAspect="Content" ObjectID="_1689146396" r:id="rId592"/>
                          </w:object>
                        </w:r>
                        <w:r w:rsidRPr="00B05DE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  <w:r w:rsidRPr="00B05DE8">
                          <w:rPr>
                            <w:rFonts w:ascii="Chu Van An" w:hAnsi="Chu Van An" w:cs="Chu Van An"/>
                          </w:rPr>
                          <w:t xml:space="preserve">thì điều kiện là </w:t>
                        </w:r>
                        <w:r w:rsidRPr="00C764B8">
                          <w:rPr>
                            <w:rFonts w:eastAsiaTheme="minorHAnsi"/>
                            <w:position w:val="-6"/>
                          </w:rPr>
                          <w:object w:dxaOrig="560" w:dyaOrig="279" w14:anchorId="2DF33007">
                            <v:shape id="_x0000_i6853" type="#_x0000_t75" style="width:27.75pt;height:14.25pt" o:ole="">
                              <v:imagedata r:id="rId587" o:title=""/>
                            </v:shape>
                            <o:OLEObject Type="Embed" ProgID="Equation.DSMT4" ShapeID="_x0000_i6853" DrawAspect="Content" ObjectID="_1689146397" r:id="rId593"/>
                          </w:object>
                        </w:r>
                        <w:r w:rsidRPr="00B05DE8">
                          <w:rPr>
                            <w:rFonts w:eastAsiaTheme="minorHAnsi"/>
                          </w:rPr>
                          <w:t xml:space="preserve">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</w:rPr>
                                <m:t>A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Chu Van A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Chu Van A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</w:rPr>
                            <m:t>=0⇔A=B=0.</m:t>
                          </m:r>
                        </m:oMath>
                        <w:r w:rsidRPr="00B05DE8">
                          <w:rPr>
                            <w:rFonts w:ascii="Chu Van An" w:hAnsi="Chu Van An" w:cs="Chu Van An"/>
                            <w:lang w:val="vi-VN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553272939" o:spid="_x0000_s1144" style="position:absolute;left:1508;width:50784;height:5715" coordorigin="1508" coordsize="5078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">
                  <v:group id="Group 553272940" o:spid="_x0000_s1145" style="position:absolute;left:1508;width:50787;height:4857" coordorigin="1508" coordsize="507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">
                    <v:group id="Group 553272941" o:spid="_x0000_s1146" style="position:absolute;left:1840;width:50455;height:4857" coordorigin="1840" coordsize="5045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wTDywAAAOI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">
                      <v:shape id="Rectangle: Single Corner Snipped 553272942" o:spid="_x0000_s1147" style="position:absolute;left:1840;top:380;width:50455;height:4476;visibility:visible;mso-wrap-style:square;v-text-anchor:middle" coordsize="5045450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" path="m,l4890726,r154724,154724l5045450,447555,,447555,,xe" fillcolor="#efddf6 [663]" stroked="f" strokeweight="1.25pt">
                        <v:fill r:id="rId124" o:title="" color2="#fffff7" type="pattern"/>
                        <v:path arrowok="t" o:connecttype="custom" o:connectlocs="0,0;4890726,0;5045450,154724;5045450,447555;0,447555;0,0" o:connectangles="0,0,0,0,0,0"/>
                      </v:shape>
                      <v:group id="Group 553272943" o:spid="_x0000_s1148" style="position:absolute;left:15021;width:34797;height:4857" coordorigin="15021" coordsize="3479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">
                        <v:group id="Group 553272944" o:spid="_x0000_s1149" style="position:absolute;left:16117;top:830;width:33701;height:3909" coordorigin="16117,830" coordsize="33701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">
                          <v:shape id="Arrow: Chevron 553272945" o:spid="_x0000_s1150" type="#_x0000_t55" style="position:absolute;left:17607;top:830;width:32211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" adj="212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BB3266" w14:textId="77777777" w:rsidR="00B05DE8" w:rsidRPr="00470D7A" w:rsidRDefault="00B05DE8" w:rsidP="00B05DE8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70D7A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Phương trình chứa căn thức bậc hai </w:t>
                                  </w:r>
                                </w:p>
                                <w:p w14:paraId="44D4CE11" w14:textId="77777777" w:rsidR="00655465" w:rsidRPr="007B662A" w:rsidRDefault="00655465" w:rsidP="0065546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53272946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">
                            <v:shape id="Freeform: Shape 553272947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" filled="f" stroked="f">
                              <v:textbox>
                                <w:txbxContent>
                                  <w:p w14:paraId="32F247EE" w14:textId="77777777" w:rsidR="00655465" w:rsidRPr="006D5D08" w:rsidRDefault="00655465" w:rsidP="0065546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13BE4291" w14:textId="77777777" w:rsidR="00655465" w:rsidRDefault="00655465" w:rsidP="0065546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53272949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">
                          <v:shape id="Freeform: Shape 553272950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53272951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53272952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53272953" o:spid="_x0000_s115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">
                    <v:shape id="Flowchart: Preparation 553272954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050C64A2" w14:textId="22B80239" w:rsidR="00655465" w:rsidRDefault="00655465" w:rsidP="0065546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EA2ADA3" w14:textId="6C9013A5" w:rsidR="00655465" w:rsidRPr="002758F1" w:rsidRDefault="00655465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234E00D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640" w:dyaOrig="360" w14:anchorId="2CC683D4">
          <v:shape id="_x0000_i7035" type="#_x0000_t75" style="width:81.75pt;height:18pt" o:ole="">
            <v:imagedata r:id="rId594" o:title=""/>
          </v:shape>
          <o:OLEObject Type="Embed" ProgID="Equation.DSMT4" ShapeID="_x0000_i7035" DrawAspect="Content" ObjectID="_1689146087" r:id="rId59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01843CFA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56BC16D5">
          <v:shape id="_x0000_i7036" type="#_x0000_t75" style="width:30pt;height:30.75pt" o:ole="">
            <v:imagedata r:id="rId596" o:title=""/>
          </v:shape>
          <o:OLEObject Type="Embed" ProgID="Equation.DSMT4" ShapeID="_x0000_i7036" DrawAspect="Content" ObjectID="_1689146088" r:id="rId59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8C4D9C6">
          <v:shape id="_x0000_i7037" type="#_x0000_t75" style="width:30pt;height:30.75pt" o:ole="">
            <v:imagedata r:id="rId598" o:title=""/>
          </v:shape>
          <o:OLEObject Type="Embed" ProgID="Equation.DSMT4" ShapeID="_x0000_i7037" DrawAspect="Content" ObjectID="_1689146089" r:id="rId59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2E34618">
          <v:shape id="_x0000_i7038" type="#_x0000_t75" style="width:30pt;height:30.75pt" o:ole="">
            <v:imagedata r:id="rId600" o:title=""/>
          </v:shape>
          <o:OLEObject Type="Embed" ProgID="Equation.DSMT4" ShapeID="_x0000_i7038" DrawAspect="Content" ObjectID="_1689146090" r:id="rId60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6404ACEE">
          <v:shape id="_x0000_i7039" type="#_x0000_t75" style="width:30pt;height:30.75pt" o:ole="">
            <v:imagedata r:id="rId602" o:title=""/>
          </v:shape>
          <o:OLEObject Type="Embed" ProgID="Equation.DSMT4" ShapeID="_x0000_i7039" DrawAspect="Content" ObjectID="_1689146091" r:id="rId60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923E5A9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12E6FFF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D8B4248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Thay các nghiệm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00" w:dyaOrig="220" w14:anchorId="226B18BB">
          <v:shape id="_x0000_i7040" type="#_x0000_t75" style="width:9.75pt;height:11.25pt" o:ole="">
            <v:imagedata r:id="rId604" o:title=""/>
          </v:shape>
          <o:OLEObject Type="Embed" ProgID="Equation.DSMT4" ShapeID="_x0000_i7040" DrawAspect="Content" ObjectID="_1689146092" r:id="rId6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vào phương trình thấy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1A0887E">
          <v:shape id="_x0000_i7041" type="#_x0000_t75" style="width:30pt;height:30.75pt" o:ole="">
            <v:imagedata r:id="rId606" o:title=""/>
          </v:shape>
          <o:OLEObject Type="Embed" ProgID="Equation.DSMT4" ShapeID="_x0000_i7041" DrawAspect="Content" ObjectID="_1689146093" r:id="rId60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nghiệm.</w:t>
      </w:r>
    </w:p>
    <w:p w14:paraId="127AAA4A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Giải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500" w:dyaOrig="360" w14:anchorId="06A0F2FD">
          <v:shape id="_x0000_i7042" type="#_x0000_t75" style="width:75pt;height:18pt" o:ole="">
            <v:imagedata r:id="rId608" o:title=""/>
          </v:shape>
          <o:OLEObject Type="Embed" ProgID="Equation.DSMT4" ShapeID="_x0000_i7042" DrawAspect="Content" ObjectID="_1689146094" r:id="rId60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ta có tập nghiệm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25" w:dyaOrig="270" w14:anchorId="679683A3">
          <v:shape id="_x0000_i7043" type="#_x0000_t75" style="width:11.25pt;height:13.5pt" o:ole="">
            <v:imagedata r:id="rId610" o:title=""/>
          </v:shape>
          <o:OLEObject Type="Embed" ProgID="Equation.DSMT4" ShapeID="_x0000_i7043" DrawAspect="Content" ObjectID="_1689146095" r:id="rId61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06E387B8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45" w:dyaOrig="405" w14:anchorId="1445049A">
          <v:shape id="_x0000_i7044" type="#_x0000_t75" style="width:47.25pt;height:20.25pt" o:ole="">
            <v:imagedata r:id="rId612" o:title=""/>
          </v:shape>
          <o:OLEObject Type="Embed" ProgID="Equation.DSMT4" ShapeID="_x0000_i7044" DrawAspect="Content" ObjectID="_1689146096" r:id="rId61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60" w:dyaOrig="285" w14:anchorId="36CE5041">
          <v:shape id="_x0000_i7045" type="#_x0000_t75" style="width:33pt;height:14.25pt" o:ole="">
            <v:imagedata r:id="rId614" o:title=""/>
          </v:shape>
          <o:OLEObject Type="Embed" ProgID="Equation.DSMT4" ShapeID="_x0000_i7045" DrawAspect="Content" ObjectID="_1689146097" r:id="rId61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80" w:dyaOrig="405" w14:anchorId="23E98BF5">
          <v:shape id="_x0000_i7046" type="#_x0000_t75" style="width:39pt;height:20.25pt" o:ole="">
            <v:imagedata r:id="rId616" o:title=""/>
          </v:shape>
          <o:OLEObject Type="Embed" ProgID="Equation.DSMT4" ShapeID="_x0000_i7046" DrawAspect="Content" ObjectID="_1689146098" r:id="rId61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90" w:dyaOrig="405" w14:anchorId="51AAEE46">
          <v:shape id="_x0000_i7047" type="#_x0000_t75" style="width:49.5pt;height:20.25pt" o:ole="">
            <v:imagedata r:id="rId618" o:title=""/>
          </v:shape>
          <o:OLEObject Type="Embed" ProgID="Equation.DSMT4" ShapeID="_x0000_i7047" DrawAspect="Content" ObjectID="_1689146099" r:id="rId61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DA3F1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CB407E4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719F6CD3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hAnsi="Chu Van An" w:cs="Chu Van An"/>
          <w:position w:val="-36"/>
          <w:sz w:val="24"/>
          <w:szCs w:val="24"/>
        </w:rPr>
        <w:object w:dxaOrig="3525" w:dyaOrig="840" w14:anchorId="2583DD15">
          <v:shape id="_x0000_i7048" type="#_x0000_t75" style="width:176.25pt;height:42pt" o:ole="">
            <v:imagedata r:id="rId620" o:title=""/>
          </v:shape>
          <o:OLEObject Type="Embed" ProgID="Equation.DSMT4" ShapeID="_x0000_i7048" DrawAspect="Content" ObjectID="_1689146100" r:id="rId621"/>
        </w:object>
      </w:r>
    </w:p>
    <w:p w14:paraId="0C1EC0EF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50"/>
          <w:sz w:val="24"/>
          <w:szCs w:val="24"/>
        </w:rPr>
        <w:object w:dxaOrig="3885" w:dyaOrig="1125" w14:anchorId="4EC52673">
          <v:shape id="_x0000_i7049" type="#_x0000_t75" style="width:194.25pt;height:56.25pt" o:ole="">
            <v:imagedata r:id="rId622" o:title=""/>
          </v:shape>
          <o:OLEObject Type="Embed" ProgID="Equation.DSMT4" ShapeID="_x0000_i7049" DrawAspect="Content" ObjectID="_1689146101" r:id="rId62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2DC420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có tập nghiệm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65" w:dyaOrig="420" w14:anchorId="7C60EFFA">
          <v:shape id="_x0000_i7050" type="#_x0000_t75" style="width:38.25pt;height:21pt" o:ole="">
            <v:imagedata r:id="rId624" o:title=""/>
          </v:shape>
          <o:OLEObject Type="Embed" ProgID="Equation.DSMT4" ShapeID="_x0000_i7050" DrawAspect="Content" ObjectID="_1689146102" r:id="rId62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6DED387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  <w:lang w:eastAsia="x-none"/>
        </w:rPr>
        <w:object w:dxaOrig="1175" w:dyaOrig="357" w14:anchorId="2DE340BC">
          <v:shape id="_x0000_i7051" type="#_x0000_t75" style="width:58.5pt;height:18pt" o:ole="">
            <v:imagedata r:id="rId626" o:title=""/>
          </v:shape>
          <o:OLEObject Type="Embed" ProgID="Equation.DSMT4" ShapeID="_x0000_i7051" DrawAspect="Content" ObjectID="_1689146103" r:id="rId62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4D659D9C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4"/>
          <w:sz w:val="24"/>
          <w:szCs w:val="24"/>
          <w:lang w:eastAsia="x-none"/>
        </w:rPr>
        <w:object w:dxaOrig="196" w:dyaOrig="253" w14:anchorId="023729F8">
          <v:shape id="_x0000_i7052" type="#_x0000_t75" style="width:9.75pt;height:12.75pt" o:ole="">
            <v:imagedata r:id="rId628" o:title=""/>
          </v:shape>
          <o:OLEObject Type="Embed" ProgID="Equation.DSMT4" ShapeID="_x0000_i7052" DrawAspect="Content" ObjectID="_1689146104" r:id="rId62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position w:val="-4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4"/>
          <w:sz w:val="24"/>
          <w:szCs w:val="24"/>
          <w:lang w:eastAsia="x-none"/>
        </w:rPr>
        <w:object w:dxaOrig="138" w:dyaOrig="253" w14:anchorId="1951AF04">
          <v:shape id="_x0000_i7053" type="#_x0000_t75" style="width:6.75pt;height:12.75pt" o:ole="">
            <v:imagedata r:id="rId630" o:title=""/>
          </v:shape>
          <o:OLEObject Type="Embed" ProgID="Equation.DSMT4" ShapeID="_x0000_i7053" DrawAspect="Content" ObjectID="_1689146105" r:id="rId63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4" w:dyaOrig="265" w14:anchorId="6DB3EE77">
          <v:shape id="_x0000_i7054" type="#_x0000_t75" style="width:9pt;height:13.5pt" o:ole="">
            <v:imagedata r:id="rId632" o:title=""/>
          </v:shape>
          <o:OLEObject Type="Embed" ProgID="Equation.DSMT4" ShapeID="_x0000_i7054" DrawAspect="Content" ObjectID="_1689146106" r:id="rId63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position w:val="-4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6" w:dyaOrig="265" w14:anchorId="2AD03D0C">
          <v:shape id="_x0000_i7055" type="#_x0000_t75" style="width:9.75pt;height:13.5pt" o:ole="">
            <v:imagedata r:id="rId634" o:title=""/>
          </v:shape>
          <o:OLEObject Type="Embed" ProgID="Equation.DSMT4" ShapeID="_x0000_i7055" DrawAspect="Content" ObjectID="_1689146107" r:id="rId63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E5C5305" w14:textId="77777777" w:rsidR="001647D3" w:rsidRPr="002758F1" w:rsidRDefault="001647D3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6E9CF7E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12C9E51A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hAnsi="Chu Van An" w:cs="Chu Van An"/>
          <w:position w:val="-12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hAnsi="Chu Van An" w:cs="Chu Van An"/>
          <w:position w:val="-8"/>
          <w:sz w:val="24"/>
          <w:szCs w:val="24"/>
          <w:lang w:eastAsia="x-none"/>
        </w:rPr>
        <w:object w:dxaOrig="1175" w:dyaOrig="357" w14:anchorId="11C2CBE8">
          <v:shape id="_x0000_i7056" type="#_x0000_t75" style="width:58.5pt;height:18pt" o:ole="">
            <v:imagedata r:id="rId626" o:title=""/>
          </v:shape>
          <o:OLEObject Type="Embed" ProgID="Equation.DSMT4" ShapeID="_x0000_i7056" DrawAspect="Content" ObjectID="_1689146108" r:id="rId636"/>
        </w:object>
      </w:r>
      <w:r w:rsidRPr="002758F1">
        <w:rPr>
          <w:rFonts w:ascii="Chu Van An" w:hAnsi="Chu Van An" w:cs="Chu Van An"/>
          <w:position w:val="-32"/>
          <w:sz w:val="24"/>
          <w:szCs w:val="24"/>
          <w:lang w:eastAsia="x-none"/>
        </w:rPr>
        <w:object w:dxaOrig="1521" w:dyaOrig="749" w14:anchorId="79152EE3">
          <v:shape id="_x0000_i7057" type="#_x0000_t75" style="width:76.5pt;height:37.5pt" o:ole="">
            <v:imagedata r:id="rId637" o:title=""/>
          </v:shape>
          <o:OLEObject Type="Embed" ProgID="Equation.DSMT4" ShapeID="_x0000_i7057" DrawAspect="Content" ObjectID="_1689146109" r:id="rId638"/>
        </w:object>
      </w:r>
      <w:r w:rsidRPr="002758F1">
        <w:rPr>
          <w:rFonts w:ascii="Chu Van An" w:hAnsi="Chu Van An" w:cs="Chu Van An"/>
          <w:position w:val="-32"/>
          <w:sz w:val="24"/>
          <w:szCs w:val="24"/>
          <w:lang w:eastAsia="x-none"/>
        </w:rPr>
        <w:object w:dxaOrig="1832" w:dyaOrig="749" w14:anchorId="3CB4AFBA">
          <v:shape id="_x0000_i7058" type="#_x0000_t75" style="width:91.5pt;height:37.5pt" o:ole="">
            <v:imagedata r:id="rId639" o:title=""/>
          </v:shape>
          <o:OLEObject Type="Embed" ProgID="Equation.DSMT4" ShapeID="_x0000_i7058" DrawAspect="Content" ObjectID="_1689146110" r:id="rId640"/>
        </w:object>
      </w:r>
      <w:r w:rsidRPr="002758F1">
        <w:rPr>
          <w:rFonts w:ascii="Chu Van An" w:hAnsi="Chu Van An" w:cs="Chu Van An"/>
          <w:position w:val="-50"/>
          <w:sz w:val="24"/>
          <w:szCs w:val="24"/>
          <w:lang w:eastAsia="x-none"/>
        </w:rPr>
        <w:object w:dxaOrig="2027" w:dyaOrig="1094" w14:anchorId="7AC656BF">
          <v:shape id="_x0000_i7059" type="#_x0000_t75" style="width:101.25pt;height:54.75pt" o:ole="">
            <v:imagedata r:id="rId641" o:title=""/>
          </v:shape>
          <o:OLEObject Type="Embed" ProgID="Equation.DSMT4" ShapeID="_x0000_i7059" DrawAspect="Content" ObjectID="_1689146111" r:id="rId642"/>
        </w:object>
      </w:r>
    </w:p>
    <w:p w14:paraId="6666BF21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Vậy phương trình đã cho có </w:t>
      </w:r>
      <w:r w:rsidRPr="002758F1">
        <w:rPr>
          <w:rFonts w:ascii="Chu Van An" w:eastAsia="Calibri" w:hAnsi="Chu Van An" w:cs="Chu Van An"/>
          <w:position w:val="-4"/>
          <w:sz w:val="24"/>
          <w:szCs w:val="24"/>
        </w:rPr>
        <w:object w:dxaOrig="196" w:dyaOrig="265" w14:anchorId="25FAD7F9">
          <v:shape id="_x0000_i7060" type="#_x0000_t75" style="width:9.75pt;height:13.5pt" o:ole="">
            <v:imagedata r:id="rId643" o:title=""/>
          </v:shape>
          <o:OLEObject Type="Embed" ProgID="Equation.DSMT4" ShapeID="_x0000_i7060" DrawAspect="Content" ObjectID="_1689146112" r:id="rId644"/>
        </w:object>
      </w:r>
      <w:r w:rsidRPr="002758F1">
        <w:rPr>
          <w:rFonts w:ascii="Chu Van An" w:eastAsia="Calibri" w:hAnsi="Chu Van An" w:cs="Chu Van An"/>
          <w:sz w:val="24"/>
          <w:szCs w:val="24"/>
        </w:rPr>
        <w:t xml:space="preserve"> nghiệm.</w:t>
      </w:r>
    </w:p>
    <w:p w14:paraId="0EBF4708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có nghiệm là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705" w:dyaOrig="615" w14:anchorId="233C253B">
          <v:shape id="_x0000_i7061" type="#_x0000_t75" style="width:35.25pt;height:30.75pt" o:ole="">
            <v:imagedata r:id="rId645" o:title=""/>
          </v:shape>
          <o:OLEObject Type="Embed" ProgID="Equation.DSMT4" ShapeID="_x0000_i7061" DrawAspect="Content" ObjectID="_1689146113" r:id="rId64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B14C2EA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iCs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color w:val="000000"/>
          <w:sz w:val="24"/>
          <w:szCs w:val="24"/>
        </w:rPr>
        <w:t>Số</w:t>
      </w:r>
      <w:r w:rsidRPr="002758F1">
        <w:rPr>
          <w:rFonts w:ascii="Chu Van An" w:eastAsia="Times New Roman" w:hAnsi="Chu Van An" w:cs="Chu Van An"/>
          <w:iCs/>
          <w:sz w:val="24"/>
          <w:szCs w:val="24"/>
        </w:rPr>
        <w:t xml:space="preserve"> nghiệm của phương trình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205" w:dyaOrig="465" w14:anchorId="556CFDA2">
          <v:shape id="_x0000_i7062" type="#_x0000_t75" style="width:110.25pt;height:23.25pt" o:ole="">
            <v:imagedata r:id="rId647" o:title=""/>
          </v:shape>
          <o:OLEObject Type="Embed" ProgID="Equation.DSMT4" ShapeID="_x0000_i7062" DrawAspect="Content" ObjectID="_1689146114" r:id="rId648"/>
        </w:object>
      </w:r>
      <w:r w:rsidRPr="002758F1">
        <w:rPr>
          <w:rFonts w:ascii="Chu Van An" w:eastAsia="Times New Roman" w:hAnsi="Chu Van An" w:cs="Chu Van An"/>
          <w:iCs/>
          <w:sz w:val="24"/>
          <w:szCs w:val="24"/>
        </w:rPr>
        <w:t xml:space="preserve"> là</w:t>
      </w:r>
    </w:p>
    <w:p w14:paraId="46867003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eastAsia="Times New Roman" w:hAnsi="Chu Van An" w:cs="Chu Van An"/>
          <w:iCs/>
          <w:position w:val="-6"/>
          <w:sz w:val="24"/>
          <w:szCs w:val="24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514B0857">
          <v:shape id="_x0000_i7063" type="#_x0000_t75" style="width:12.75pt;height:14.25pt" o:ole="">
            <v:imagedata r:id="rId649" o:title=""/>
          </v:shape>
          <o:OLEObject Type="Embed" ProgID="Equation.DSMT4" ShapeID="_x0000_i7063" DrawAspect="Content" ObjectID="_1689146115" r:id="rId65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25" w:dyaOrig="285" w14:anchorId="468BDF4D">
          <v:shape id="_x0000_i7064" type="#_x0000_t75" style="width:11.25pt;height:14.25pt" o:ole="">
            <v:imagedata r:id="rId651" o:title=""/>
          </v:shape>
          <o:OLEObject Type="Embed" ProgID="Equation.DSMT4" ShapeID="_x0000_i7064" DrawAspect="Content" ObjectID="_1689146116" r:id="rId65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7F0263D0">
          <v:shape id="_x0000_i7065" type="#_x0000_t75" style="width:12.75pt;height:14.25pt" o:ole="">
            <v:imagedata r:id="rId653" o:title=""/>
          </v:shape>
          <o:OLEObject Type="Embed" ProgID="Equation.DSMT4" ShapeID="_x0000_i7065" DrawAspect="Content" ObjectID="_1689146117" r:id="rId65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19BC1069">
          <v:shape id="_x0000_i7066" type="#_x0000_t75" style="width:12.75pt;height:14.25pt" o:ole="">
            <v:imagedata r:id="rId655" o:title=""/>
          </v:shape>
          <o:OLEObject Type="Embed" ProgID="Equation.DSMT4" ShapeID="_x0000_i7066" DrawAspect="Content" ObjectID="_1689146118" r:id="rId656"/>
        </w:objec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t>.</w:t>
      </w:r>
    </w:p>
    <w:p w14:paraId="2E83F73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iCs/>
          <w:color w:val="0000FF"/>
          <w:position w:val="-6"/>
          <w:sz w:val="24"/>
          <w:szCs w:val="24"/>
        </w:rPr>
        <w:t>Lời giải</w:t>
      </w:r>
    </w:p>
    <w:p w14:paraId="17B091F7" w14:textId="77777777" w:rsidR="001647D3" w:rsidRPr="002758F1" w:rsidRDefault="001647D3" w:rsidP="002758F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C</w:t>
      </w:r>
    </w:p>
    <w:p w14:paraId="6BDC6A0C" w14:textId="77777777" w:rsidR="001647D3" w:rsidRPr="002758F1" w:rsidRDefault="001647D3" w:rsidP="002758F1">
      <w:pPr>
        <w:spacing w:line="240" w:lineRule="auto"/>
        <w:ind w:left="992"/>
        <w:rPr>
          <w:rFonts w:ascii="Chu Van An" w:eastAsia="Times New Roman" w:hAnsi="Chu Van An" w:cs="Chu Van An"/>
          <w:iCs/>
          <w:position w:val="-10"/>
          <w:sz w:val="24"/>
          <w:szCs w:val="24"/>
        </w:rPr>
      </w:pPr>
      <w:r w:rsidRPr="002758F1">
        <w:rPr>
          <w:rFonts w:ascii="Chu Van An" w:eastAsia="Times New Roman" w:hAnsi="Chu Van An" w:cs="Chu Van An"/>
          <w:iCs/>
          <w:position w:val="-64"/>
          <w:sz w:val="24"/>
          <w:szCs w:val="24"/>
        </w:rPr>
        <w:object w:dxaOrig="8820" w:dyaOrig="1410" w14:anchorId="5ECE4AB5">
          <v:shape id="_x0000_i7067" type="#_x0000_t75" style="width:441pt;height:70.5pt" o:ole="">
            <v:imagedata r:id="rId657" o:title=""/>
          </v:shape>
          <o:OLEObject Type="Embed" ProgID="Equation.DSMT4" ShapeID="_x0000_i7067" DrawAspect="Content" ObjectID="_1689146119" r:id="rId658"/>
        </w:object>
      </w:r>
    </w:p>
    <w:p w14:paraId="01DD4CD8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iCs/>
          <w:position w:val="-10"/>
          <w:sz w:val="24"/>
          <w:szCs w:val="24"/>
        </w:rPr>
      </w:pPr>
      <w:r w:rsidRPr="002758F1">
        <w:rPr>
          <w:rFonts w:ascii="Chu Van An" w:eastAsia="Times New Roman" w:hAnsi="Chu Van An" w:cs="Chu Van An"/>
          <w:iCs/>
          <w:position w:val="-10"/>
          <w:sz w:val="24"/>
          <w:szCs w:val="24"/>
        </w:rPr>
        <w:t>Vậy phương trình vô nghiệm, suy ra số nghiệm của phương trình là 0.</w:t>
      </w:r>
    </w:p>
    <w:p w14:paraId="21D99EF6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bookmarkStart w:id="111" w:name="_Hlk76591124"/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2310" w:dyaOrig="765" w14:anchorId="2B14F54C">
          <v:shape id="_x0000_i7068" type="#_x0000_t75" style="width:115.5pt;height:38.25pt" o:ole="">
            <v:imagedata r:id="rId659" o:title=""/>
          </v:shape>
          <o:OLEObject Type="Embed" ProgID="Equation.DSMT4" ShapeID="_x0000_i7068" DrawAspect="Content" ObjectID="_1689146120" r:id="rId660"/>
        </w:object>
      </w:r>
    </w:p>
    <w:p w14:paraId="34B40874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20" w:dyaOrig="270" w14:anchorId="5E131B88">
          <v:shape id="_x0000_i7069" type="#_x0000_t75" style="width:6pt;height:13.5pt" o:ole="">
            <v:imagedata r:id="rId661" o:title=""/>
          </v:shape>
          <o:OLEObject Type="Embed" ProgID="Equation.DSMT4" ShapeID="_x0000_i7069" DrawAspect="Content" ObjectID="_1689146121" r:id="rId66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10" w:dyaOrig="270" w14:anchorId="1E140FB8">
          <v:shape id="_x0000_i7070" type="#_x0000_t75" style="width:10.5pt;height:13.5pt" o:ole="">
            <v:imagedata r:id="rId663" o:title=""/>
          </v:shape>
          <o:OLEObject Type="Embed" ProgID="Equation.DSMT4" ShapeID="_x0000_i7070" DrawAspect="Content" ObjectID="_1689146122" r:id="rId66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70" w14:anchorId="02ABBB1F">
          <v:shape id="_x0000_i7071" type="#_x0000_t75" style="width:9pt;height:13.5pt" o:ole="">
            <v:imagedata r:id="rId665" o:title=""/>
          </v:shape>
          <o:OLEObject Type="Embed" ProgID="Equation.DSMT4" ShapeID="_x0000_i7071" DrawAspect="Content" ObjectID="_1689146123" r:id="rId66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70" w14:anchorId="11364D5C">
          <v:shape id="_x0000_i7072" type="#_x0000_t75" style="width:10.5pt;height:13.5pt" o:ole="">
            <v:imagedata r:id="rId667" o:title=""/>
          </v:shape>
          <o:OLEObject Type="Embed" ProgID="Equation.DSMT4" ShapeID="_x0000_i7072" DrawAspect="Content" ObjectID="_1689146124" r:id="rId66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B526C0" w14:textId="77777777" w:rsidR="001647D3" w:rsidRPr="002758F1" w:rsidRDefault="001647D3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9C811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01069F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Điều kiện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55" w:dyaOrig="270" w14:anchorId="6B4285A2">
          <v:shape id="_x0000_i7073" type="#_x0000_t75" style="width:27.75pt;height:13.5pt" o:ole="">
            <v:imagedata r:id="rId669" o:title=""/>
          </v:shape>
          <o:OLEObject Type="Embed" ProgID="Equation.DSMT4" ShapeID="_x0000_i7073" DrawAspect="Content" ObjectID="_1689146125" r:id="rId6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BE7EE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Khi đó pt</w:t>
      </w:r>
      <w:r w:rsidRPr="002758F1">
        <w:rPr>
          <w:rFonts w:ascii="Chu Van An" w:hAnsi="Chu Van An" w:cs="Chu Van An"/>
          <w:position w:val="-50"/>
          <w:sz w:val="24"/>
          <w:szCs w:val="24"/>
        </w:rPr>
        <w:object w:dxaOrig="2790" w:dyaOrig="1125" w14:anchorId="720D8611">
          <v:shape id="_x0000_i7074" type="#_x0000_t75" style="width:139.5pt;height:56.25pt" o:ole="">
            <v:imagedata r:id="rId671" o:title=""/>
          </v:shape>
          <o:OLEObject Type="Embed" ProgID="Equation.DSMT4" ShapeID="_x0000_i7074" DrawAspect="Content" ObjectID="_1689146126" r:id="rId672"/>
        </w:object>
      </w:r>
      <w:r w:rsidRPr="002758F1">
        <w:rPr>
          <w:rFonts w:ascii="Chu Van An" w:hAnsi="Chu Van An" w:cs="Chu Van An"/>
          <w:sz w:val="24"/>
          <w:szCs w:val="24"/>
        </w:rPr>
        <w:t>. Kết hợp với điều kiện suy ra phương trình có nghiệm duy nhất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55" w:dyaOrig="270" w14:anchorId="0BDD41E0">
          <v:shape id="_x0000_i7075" type="#_x0000_t75" style="width:27.75pt;height:13.5pt" o:ole="">
            <v:imagedata r:id="rId673" o:title=""/>
          </v:shape>
          <o:OLEObject Type="Embed" ProgID="Equation.DSMT4" ShapeID="_x0000_i7075" DrawAspect="Content" ObjectID="_1689146127" r:id="rId67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bookmarkEnd w:id="111"/>
    <w:p w14:paraId="31EC02D5" w14:textId="5FB91C39" w:rsidR="00655465" w:rsidRDefault="00655465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  <w:r w:rsidR="00B05DE8"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3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796"/>
        <w:gridCol w:w="2977"/>
      </w:tblGrid>
      <w:tr w:rsidR="00834A79" w:rsidRPr="00636214" w14:paraId="24B35FE0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09CBCD8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iCs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lastRenderedPageBreak/>
              <w:t>Câu 1: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Số</w:t>
            </w:r>
            <w:r w:rsidRPr="00636214">
              <w:rPr>
                <w:rFonts w:ascii="Chu Van An" w:hAnsi="Chu Van An" w:cs="Chu Van An"/>
                <w:iCs/>
                <w:sz w:val="24"/>
                <w:szCs w:val="24"/>
                <w:lang w:val="vi-VN"/>
              </w:rPr>
              <w:t xml:space="preserve"> 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  <w:lang w:val="vi-VN"/>
              </w:rPr>
              <w:object w:dxaOrig="2055" w:dyaOrig="405" w14:anchorId="589C102C">
                <v:shape id="_x0000_i47202" type="#_x0000_t75" style="width:102.75pt;height:20.25pt" o:ole="">
                  <v:imagedata r:id="rId675" o:title=""/>
                </v:shape>
                <o:OLEObject Type="Embed" ProgID="Equation.DSMT4" ShapeID="_x0000_i47202" DrawAspect="Content" ObjectID="_1689146128" r:id="rId676"/>
              </w:object>
            </w:r>
            <w:r w:rsidRPr="00636214">
              <w:rPr>
                <w:rFonts w:ascii="Chu Van An" w:hAnsi="Chu Van An" w:cs="Chu Van An"/>
                <w:iCs/>
                <w:sz w:val="24"/>
                <w:szCs w:val="24"/>
                <w:lang w:val="vi-VN"/>
              </w:rPr>
              <w:t xml:space="preserve"> là</w:t>
            </w:r>
          </w:p>
          <w:p w14:paraId="2805929F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lang w:val="vi-VN"/>
              </w:rPr>
            </w:pPr>
            <w:r w:rsidRPr="00636214">
              <w:rPr>
                <w:rFonts w:ascii="Chu Van An" w:hAnsi="Chu Van An" w:cs="Chu Van An"/>
                <w:b/>
                <w:iCs/>
                <w:color w:val="0000FF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iCs/>
                <w:color w:val="0000FF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iCs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iCs/>
                <w:color w:val="0000FF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iCs/>
                <w:color w:val="0000FF"/>
                <w:position w:val="-6"/>
                <w:lang w:val="vi-VN"/>
              </w:rPr>
              <w:object w:dxaOrig="180" w:dyaOrig="285" w14:anchorId="7625474A">
                <v:shape id="_x0000_i47203" type="#_x0000_t75" style="width:9pt;height:14.25pt" o:ole="">
                  <v:imagedata r:id="rId677" o:title=""/>
                </v:shape>
                <o:OLEObject Type="Embed" ProgID="Equation.DSMT4" ShapeID="_x0000_i47203" DrawAspect="Content" ObjectID="_1689146129" r:id="rId678"/>
              </w:object>
            </w:r>
            <w:r w:rsidRPr="00636214">
              <w:rPr>
                <w:rFonts w:ascii="Chu Van An" w:hAnsi="Chu Van An" w:cs="Chu Van An"/>
                <w:b/>
                <w:iCs/>
                <w:color w:val="3366FF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iCs/>
                <w:color w:val="0000FF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iCs/>
                <w:color w:val="0000FF"/>
                <w:position w:val="-4"/>
                <w:lang w:val="vi-VN"/>
              </w:rPr>
              <w:object w:dxaOrig="135" w:dyaOrig="255" w14:anchorId="0F2CE3E3">
                <v:shape id="_x0000_i47204" type="#_x0000_t75" style="width:6.75pt;height:12.75pt" o:ole="">
                  <v:imagedata r:id="rId679" o:title=""/>
                </v:shape>
                <o:OLEObject Type="Embed" ProgID="Equation.DSMT4" ShapeID="_x0000_i47204" DrawAspect="Content" ObjectID="_1689146130" r:id="rId680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iCs/>
                <w:color w:val="0000FF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iCs/>
                <w:color w:val="0000FF"/>
                <w:position w:val="-6"/>
                <w:lang w:val="vi-VN"/>
              </w:rPr>
              <w:object w:dxaOrig="195" w:dyaOrig="285" w14:anchorId="482F34A3">
                <v:shape id="_x0000_i47205" type="#_x0000_t75" style="width:9.75pt;height:14.25pt" o:ole="">
                  <v:imagedata r:id="rId681" o:title=""/>
                </v:shape>
                <o:OLEObject Type="Embed" ProgID="Equation.DSMT4" ShapeID="_x0000_i47205" DrawAspect="Content" ObjectID="_1689146131" r:id="rId682"/>
              </w:object>
            </w:r>
            <w:r w:rsidRPr="00636214">
              <w:rPr>
                <w:rFonts w:ascii="Chu Van An" w:hAnsi="Chu Van An" w:cs="Chu Van An"/>
                <w:b/>
                <w:iCs/>
                <w:color w:val="3366FF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iCs/>
                <w:color w:val="0000FF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iCs/>
                <w:color w:val="0000FF"/>
                <w:position w:val="-4"/>
                <w:lang w:val="vi-VN"/>
              </w:rPr>
              <w:object w:dxaOrig="195" w:dyaOrig="255" w14:anchorId="56031B65">
                <v:shape id="_x0000_i47206" type="#_x0000_t75" style="width:9.75pt;height:12.75pt" o:ole="">
                  <v:imagedata r:id="rId683" o:title=""/>
                </v:shape>
                <o:OLEObject Type="Embed" ProgID="Equation.DSMT4" ShapeID="_x0000_i47206" DrawAspect="Content" ObjectID="_1689146132" r:id="rId684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</w:p>
          <w:p w14:paraId="78D6A3A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51C304" w14:textId="77777777" w:rsidR="00834A79" w:rsidRPr="00636214" w:rsidRDefault="00834A79" w:rsidP="00863B34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201660E" w14:textId="77777777" w:rsidTr="00834A79">
        <w:trPr>
          <w:trHeight w:val="399"/>
        </w:trPr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071CBAD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515" w:dyaOrig="360" w14:anchorId="503EC4C9">
                <v:shape id="_x0000_i47207" type="#_x0000_t75" style="width:76.5pt;height:18pt" o:ole="">
                  <v:imagedata r:id="rId685" o:title=""/>
                </v:shape>
                <o:OLEObject Type="Embed" ProgID="Equation.DSMT4" ShapeID="_x0000_i47207" DrawAspect="Content" ObjectID="_1689146133" r:id="rId68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789F6145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85" w14:anchorId="13103DB8">
                <v:shape id="_x0000_i47208" type="#_x0000_t75" style="width:13.5pt;height:14.25pt" o:ole="">
                  <v:imagedata r:id="rId687" o:title=""/>
                </v:shape>
                <o:OLEObject Type="Embed" ProgID="Equation.DSMT4" ShapeID="_x0000_i47208" DrawAspect="Content" ObjectID="_1689146134" r:id="rId68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711C887E">
                <v:shape id="_x0000_i47209" type="#_x0000_t75" style="width:9.75pt;height:14.25pt" o:ole="">
                  <v:imagedata r:id="rId689" o:title=""/>
                </v:shape>
                <o:OLEObject Type="Embed" ProgID="Equation.DSMT4" ShapeID="_x0000_i47209" DrawAspect="Content" ObjectID="_1689146135" r:id="rId69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638177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6EAD4301">
                <v:shape id="_x0000_i47210" type="#_x0000_t75" style="width:9.75pt;height:13.5pt" o:ole="">
                  <v:imagedata r:id="rId691" o:title=""/>
                </v:shape>
                <o:OLEObject Type="Embed" ProgID="Equation.DSMT4" ShapeID="_x0000_i47210" DrawAspect="Content" ObjectID="_1689146136" r:id="rId69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85" w14:anchorId="07F079AC">
                <v:shape id="_x0000_i47211" type="#_x0000_t75" style="width:13.5pt;height:14.25pt" o:ole="">
                  <v:imagedata r:id="rId693" o:title=""/>
                </v:shape>
                <o:OLEObject Type="Embed" ProgID="Equation.DSMT4" ShapeID="_x0000_i47211" DrawAspect="Content" ObjectID="_1689146137" r:id="rId69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2F787C26">
                <v:shape id="_x0000_i47212" type="#_x0000_t75" style="width:9.75pt;height:13.5pt" o:ole="">
                  <v:imagedata r:id="rId695" o:title=""/>
                </v:shape>
                <o:OLEObject Type="Embed" ProgID="Equation.DSMT4" ShapeID="_x0000_i47212" DrawAspect="Content" ObjectID="_1689146138" r:id="rId69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6A6D33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EC157D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14DC414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AB4F47D" w14:textId="77777777" w:rsidR="00834A79" w:rsidRPr="00636214" w:rsidRDefault="00834A79" w:rsidP="00863B3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Tập nghiệm của 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280" w:dyaOrig="420" w14:anchorId="3C3F8E47">
                <v:shape id="_x0000_i47213" type="#_x0000_t75" style="width:114pt;height:21pt" o:ole="">
                  <v:imagedata r:id="rId697" o:title=""/>
                </v:shape>
                <o:OLEObject Type="Embed" ProgID="Equation.DSMT4" ShapeID="_x0000_i47213" DrawAspect="Content" ObjectID="_1689146139" r:id="rId69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B142B3D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  <w:lang w:val="fr-FR"/>
              </w:rPr>
              <w:object w:dxaOrig="960" w:dyaOrig="405" w14:anchorId="6D4216C7">
                <v:shape id="_x0000_i47214" type="#_x0000_t75" style="width:48pt;height:20.25pt" o:ole="">
                  <v:imagedata r:id="rId699" o:title=""/>
                </v:shape>
                <o:OLEObject Type="Embed" ProgID="Equation.DSMT4" ShapeID="_x0000_i47214" DrawAspect="Content" ObjectID="_1689146140" r:id="rId70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  <w:lang w:val="fr-FR"/>
              </w:rPr>
              <w:object w:dxaOrig="780" w:dyaOrig="405" w14:anchorId="1B70BA18">
                <v:shape id="_x0000_i47215" type="#_x0000_t75" style="width:39pt;height:20.25pt" o:ole="">
                  <v:imagedata r:id="rId701" o:title=""/>
                </v:shape>
                <o:OLEObject Type="Embed" ProgID="Equation.DSMT4" ShapeID="_x0000_i47215" DrawAspect="Content" ObjectID="_1689146141" r:id="rId70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  <w:lang w:val="fr-FR"/>
              </w:rPr>
              <w:object w:dxaOrig="930" w:dyaOrig="405" w14:anchorId="4E9FF07A">
                <v:shape id="_x0000_i47216" type="#_x0000_t75" style="width:46.5pt;height:20.25pt" o:ole="">
                  <v:imagedata r:id="rId703" o:title=""/>
                </v:shape>
                <o:OLEObject Type="Embed" ProgID="Equation.DSMT4" ShapeID="_x0000_i47216" DrawAspect="Content" ObjectID="_1689146142" r:id="rId704"/>
              </w:object>
            </w:r>
            <w:r w:rsidRPr="00636214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  <w:lang w:val="fr-FR"/>
              </w:rPr>
              <w:object w:dxaOrig="1125" w:dyaOrig="405" w14:anchorId="68D95647">
                <v:shape id="_x0000_i47217" type="#_x0000_t75" style="width:56.25pt;height:20.25pt" o:ole="">
                  <v:imagedata r:id="rId705" o:title=""/>
                </v:shape>
                <o:OLEObject Type="Embed" ProgID="Equation.DSMT4" ShapeID="_x0000_i47217" DrawAspect="Content" ObjectID="_1689146143" r:id="rId706"/>
              </w:object>
            </w:r>
            <w:r w:rsidRPr="00636214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6FCB961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4A6691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EEB5A63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F6839C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575" w:dyaOrig="360" w14:anchorId="74CFD973">
                <v:shape id="_x0000_i47218" type="#_x0000_t75" style="width:78.75pt;height:18pt" o:ole="">
                  <v:imagedata r:id="rId707" o:title=""/>
                </v:shape>
                <o:OLEObject Type="Embed" ProgID="Equation.DSMT4" ShapeID="_x0000_i47218" DrawAspect="Content" ObjectID="_1689146144" r:id="rId70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C7CC97A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75" w:dyaOrig="285" w14:anchorId="64D6140D">
                <v:shape id="_x0000_i47219" type="#_x0000_t75" style="width:33.75pt;height:14.25pt" o:ole="">
                  <v:imagedata r:id="rId709" o:title=""/>
                </v:shape>
                <o:OLEObject Type="Embed" ProgID="Equation.DSMT4" ShapeID="_x0000_i47219" DrawAspect="Content" ObjectID="_1689146145" r:id="rId71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230" w:dyaOrig="690" w14:anchorId="03CC198F">
                <v:shape id="_x0000_i47220" type="#_x0000_t75" style="width:61.5pt;height:34.5pt" o:ole="">
                  <v:imagedata r:id="rId711" o:title=""/>
                </v:shape>
                <o:OLEObject Type="Embed" ProgID="Equation.DSMT4" ShapeID="_x0000_i47220" DrawAspect="Content" ObjectID="_1689146146" r:id="rId71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4A2CC8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85" w:dyaOrig="690" w14:anchorId="47FD2677">
                <v:shape id="_x0000_i47221" type="#_x0000_t75" style="width:44.25pt;height:34.5pt" o:ole="">
                  <v:imagedata r:id="rId713" o:title=""/>
                </v:shape>
                <o:OLEObject Type="Embed" ProgID="Equation.DSMT4" ShapeID="_x0000_i47221" DrawAspect="Content" ObjectID="_1689146147" r:id="rId71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65" w:dyaOrig="690" w14:anchorId="55B980D1">
                <v:shape id="_x0000_i47222" type="#_x0000_t75" style="width:53.25pt;height:34.5pt" o:ole="">
                  <v:imagedata r:id="rId715" o:title=""/>
                </v:shape>
                <o:OLEObject Type="Embed" ProgID="Equation.DSMT4" ShapeID="_x0000_i47222" DrawAspect="Content" ObjectID="_1689146148" r:id="rId71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A4B804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34569A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CAC8EB5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5F77F54" w14:textId="77777777" w:rsidR="00834A79" w:rsidRPr="00DF13C0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Với bài toán: Giải phương trình </w:t>
            </w:r>
            <w:r w:rsidRPr="00DF13C0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3045" w:dyaOrig="405" w14:anchorId="488FA6BF">
                <v:shape id="_x0000_i47223" type="#_x0000_t75" style="width:152.25pt;height:20.25pt" o:ole="">
                  <v:imagedata r:id="rId717" o:title=""/>
                </v:shape>
                <o:OLEObject Type="Embed" ProgID="Equation.DSMT4" ShapeID="_x0000_i47223" DrawAspect="Content" ObjectID="_1689146149" r:id="rId718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</w:p>
          <w:p w14:paraId="22DC7AA1" w14:textId="77777777" w:rsidR="00834A79" w:rsidRPr="00DF13C0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</w:rPr>
              <w:t>Một học sinh giải như sau:</w:t>
            </w:r>
          </w:p>
          <w:p w14:paraId="7F594668" w14:textId="77777777" w:rsidR="00834A79" w:rsidRPr="00DF13C0" w:rsidRDefault="00834A79" w:rsidP="00863B34">
            <w:pPr>
              <w:pStyle w:val="Normal0"/>
              <w:widowControl/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Bước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49FCB88A">
                <v:shape id="_x0000_i47224" type="#_x0000_t75" style="width:10.5pt;height:14.25pt" o:ole="">
                  <v:imagedata r:id="rId719" o:title=""/>
                </v:shape>
                <o:OLEObject Type="Embed" ProgID="Equation.DSMT4" ShapeID="_x0000_i47224" DrawAspect="Content" ObjectID="_1689146150" r:id="rId720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 Điều kiện: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50" w:dyaOrig="285" w14:anchorId="7F406716">
                <v:shape id="_x0000_i47225" type="#_x0000_t75" style="width:52.5pt;height:14.25pt" o:ole="">
                  <v:imagedata r:id="rId721" o:title=""/>
                </v:shape>
                <o:OLEObject Type="Embed" ProgID="Equation.DSMT4" ShapeID="_x0000_i47225" DrawAspect="Content" ObjectID="_1689146151" r:id="rId722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EEEEE68" w14:textId="77777777" w:rsidR="00834A79" w:rsidRPr="00DF13C0" w:rsidRDefault="00834A79" w:rsidP="00863B34">
            <w:pPr>
              <w:pStyle w:val="Normal0"/>
              <w:widowControl/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Đặt </w:t>
            </w:r>
            <w:r w:rsidRPr="00DF13C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5940" w:dyaOrig="660" w14:anchorId="64BFB8D7">
                <v:shape id="_x0000_i47226" type="#_x0000_t75" style="width:297pt;height:33pt" o:ole="">
                  <v:imagedata r:id="rId723" o:title=""/>
                </v:shape>
                <o:OLEObject Type="Embed" ProgID="Equation.DSMT4" ShapeID="_x0000_i47226" DrawAspect="Content" ObjectID="_1689146152" r:id="rId724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3CD18A" w14:textId="77777777" w:rsidR="00834A79" w:rsidRPr="00DF13C0" w:rsidRDefault="00834A79" w:rsidP="00863B34">
            <w:pPr>
              <w:pStyle w:val="Normal0"/>
              <w:widowControl/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Bước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2A230811">
                <v:shape id="_x0000_i47227" type="#_x0000_t75" style="width:12pt;height:14.25pt" o:ole="">
                  <v:imagedata r:id="rId725" o:title=""/>
                </v:shape>
                <o:OLEObject Type="Embed" ProgID="Equation.DSMT4" ShapeID="_x0000_i47227" DrawAspect="Content" ObjectID="_1689146153" r:id="rId726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 Ta được phương trình </w:t>
            </w:r>
            <w:r w:rsidRPr="00DF13C0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3510" w:dyaOrig="720" w14:anchorId="1CF94699">
                <v:shape id="_x0000_i47228" type="#_x0000_t75" style="width:175.5pt;height:36pt" o:ole="">
                  <v:imagedata r:id="rId727" o:title=""/>
                </v:shape>
                <o:OLEObject Type="Embed" ProgID="Equation.DSMT4" ShapeID="_x0000_i47228" DrawAspect="Content" ObjectID="_1689146154" r:id="rId728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3F7917" w14:textId="77777777" w:rsidR="00834A79" w:rsidRPr="00DF13C0" w:rsidRDefault="00834A79" w:rsidP="00863B34">
            <w:pPr>
              <w:pStyle w:val="Normal0"/>
              <w:widowControl/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Bước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22162DEE">
                <v:shape id="_x0000_i47229" type="#_x0000_t75" style="width:12pt;height:14.25pt" o:ole="">
                  <v:imagedata r:id="rId729" o:title=""/>
                </v:shape>
                <o:OLEObject Type="Embed" ProgID="Equation.DSMT4" ShapeID="_x0000_i47229" DrawAspect="Content" ObjectID="_1689146155" r:id="rId730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Với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10" w:dyaOrig="285" w14:anchorId="47ECCED7">
                <v:shape id="_x0000_i47230" type="#_x0000_t75" style="width:25.5pt;height:14.25pt" o:ole="">
                  <v:imagedata r:id="rId731" o:title=""/>
                </v:shape>
                <o:OLEObject Type="Embed" ProgID="Equation.DSMT4" ShapeID="_x0000_i47230" DrawAspect="Content" ObjectID="_1689146156" r:id="rId732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ta có </w:t>
            </w:r>
            <w:r w:rsidRPr="00DF13C0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3615" w:dyaOrig="405" w14:anchorId="62C7DD9A">
                <v:shape id="_x0000_i47231" type="#_x0000_t75" style="width:180.75pt;height:20.25pt" o:ole="">
                  <v:imagedata r:id="rId733" o:title=""/>
                </v:shape>
                <o:OLEObject Type="Embed" ProgID="Equation.DSMT4" ShapeID="_x0000_i47231" DrawAspect="Content" ObjectID="_1689146157" r:id="rId734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D155F03" w14:textId="77777777" w:rsidR="00834A79" w:rsidRPr="00DF13C0" w:rsidRDefault="00834A79" w:rsidP="00863B34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 w:eastAsia="vi-VN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Với </w:t>
            </w:r>
            <w:r w:rsidRPr="00DF13C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10" w:dyaOrig="285" w14:anchorId="288D526F">
                <v:shape id="_x0000_i47232" type="#_x0000_t75" style="width:25.5pt;height:14.25pt" o:ole="">
                  <v:imagedata r:id="rId735" o:title=""/>
                </v:shape>
                <o:OLEObject Type="Embed" ProgID="Equation.DSMT4" ShapeID="_x0000_i47232" DrawAspect="Content" ObjectID="_1689146158" r:id="rId736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 ta có </w:t>
            </w:r>
            <w:r w:rsidRPr="00DF13C0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3960" w:dyaOrig="405" w14:anchorId="50A03EF8">
                <v:shape id="_x0000_i47233" type="#_x0000_t75" style="width:198.75pt;height:20.25pt" o:ole="">
                  <v:imagedata r:id="rId737" o:title=""/>
                </v:shape>
                <o:OLEObject Type="Embed" ProgID="Equation.DSMT4" ShapeID="_x0000_i47233" DrawAspect="Content" ObjectID="_1689146159" r:id="rId738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.</w:t>
            </w:r>
          </w:p>
          <w:p w14:paraId="37EAF971" w14:textId="77777777" w:rsidR="00834A79" w:rsidRPr="00DF13C0" w:rsidRDefault="00834A79" w:rsidP="00863B34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 w:eastAsia="vi-VN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Vậy phương trình có tập nghiệm </w:t>
            </w:r>
            <w:r w:rsidRPr="00DF13C0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875" w:dyaOrig="480" w14:anchorId="2E9C9759">
                <v:shape id="_x0000_i47234" type="#_x0000_t75" style="width:93.75pt;height:24pt" o:ole="">
                  <v:imagedata r:id="rId739" o:title=""/>
                </v:shape>
                <o:OLEObject Type="Embed" ProgID="Equation.DSMT4" ShapeID="_x0000_i47234" DrawAspect="Content" ObjectID="_1689146160" r:id="rId740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.</w:t>
            </w:r>
          </w:p>
          <w:p w14:paraId="4C702790" w14:textId="77777777" w:rsidR="00834A79" w:rsidRPr="00DF13C0" w:rsidRDefault="00834A79" w:rsidP="00863B34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 w:eastAsia="vi-VN"/>
              </w:rPr>
            </w:pPr>
            <w:r w:rsidRPr="00DF13C0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Hãy chọn phương án đúng.</w:t>
            </w:r>
          </w:p>
          <w:p w14:paraId="05AA8C0B" w14:textId="77777777" w:rsidR="00834A79" w:rsidRPr="00DF13C0" w:rsidRDefault="00834A79" w:rsidP="00863B3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  <w:lang w:val="fr-FR" w:eastAsia="vi-VN"/>
              </w:rPr>
              <w:t>Lời giải trên sai ở bước 2.</w:t>
            </w:r>
            <w:r w:rsidRPr="00DF13C0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ab/>
            </w: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  <w:lang w:val="fr-FR" w:eastAsia="vi-VN"/>
              </w:rPr>
              <w:t>Lời giải trên đúng hoàn toàn.</w:t>
            </w:r>
          </w:p>
          <w:p w14:paraId="7ACB3578" w14:textId="77777777" w:rsidR="00834A79" w:rsidRPr="00DF13C0" w:rsidRDefault="00834A79" w:rsidP="00863B3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  <w:lang w:val="fr-FR" w:eastAsia="vi-VN"/>
              </w:rPr>
              <w:t>Lời giải trên sai ở bước 1.</w:t>
            </w:r>
            <w:r w:rsidRPr="00DF13C0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ab/>
            </w: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  <w:lang w:val="fr-FR" w:eastAsia="vi-VN"/>
              </w:rPr>
              <w:t>Lời giải trên sai ở bước 3.</w:t>
            </w:r>
          </w:p>
          <w:p w14:paraId="60CF34A1" w14:textId="77777777" w:rsidR="00834A79" w:rsidRPr="00DF13C0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22DE08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12FFDD5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2EB7944" w14:textId="77777777" w:rsidR="00834A79" w:rsidRPr="00DF13C0" w:rsidRDefault="00834A79" w:rsidP="00863B34">
            <w:pPr>
              <w:tabs>
                <w:tab w:val="left" w:pos="992"/>
              </w:tabs>
              <w:spacing w:before="120" w:line="276" w:lineRule="auto"/>
              <w:ind w:left="992" w:hanging="992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DF13C0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590" w:dyaOrig="360" w14:anchorId="4866F059">
                <v:shape id="_x0000_i47235" type="#_x0000_t75" style="width:79.5pt;height:18pt" o:ole="">
                  <v:imagedata r:id="rId741" o:title=""/>
                </v:shape>
                <o:OLEObject Type="Embed" ProgID="Equation.DSMT4" ShapeID="_x0000_i47235" DrawAspect="Content" ObjectID="_1689146161" r:id="rId742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E97F26E" w14:textId="77777777" w:rsidR="00834A79" w:rsidRPr="00DF13C0" w:rsidRDefault="00834A79" w:rsidP="00863B3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F13C0">
              <w:rPr>
                <w:rFonts w:ascii="Chu Van An" w:hAnsi="Chu Van An" w:cs="Chu Van An"/>
                <w:position w:val="-34"/>
                <w:sz w:val="24"/>
                <w:szCs w:val="24"/>
              </w:rPr>
              <w:object w:dxaOrig="1950" w:dyaOrig="795" w14:anchorId="301F56F5">
                <v:shape id="_x0000_i47236" type="#_x0000_t75" style="width:97.5pt;height:39.75pt" o:ole="">
                  <v:imagedata r:id="rId743" o:title=""/>
                </v:shape>
                <o:OLEObject Type="Embed" ProgID="Equation.DSMT4" ShapeID="_x0000_i47236" DrawAspect="Content" ObjectID="_1689146162" r:id="rId744"/>
              </w:objec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F13C0">
              <w:rPr>
                <w:rFonts w:ascii="Chu Van An" w:hAnsi="Chu Van An" w:cs="Chu Van An"/>
                <w:position w:val="-34"/>
                <w:sz w:val="24"/>
                <w:szCs w:val="24"/>
              </w:rPr>
              <w:object w:dxaOrig="1095" w:dyaOrig="795" w14:anchorId="3D57B990">
                <v:shape id="_x0000_i47237" type="#_x0000_t75" style="width:54.75pt;height:39.75pt" o:ole="">
                  <v:imagedata r:id="rId745" o:title=""/>
                </v:shape>
                <o:OLEObject Type="Embed" ProgID="Equation.DSMT4" ShapeID="_x0000_i47237" DrawAspect="Content" ObjectID="_1689146163" r:id="rId746"/>
              </w:objec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3C3FCE" w14:textId="77777777" w:rsidR="00834A79" w:rsidRPr="00DF13C0" w:rsidRDefault="00834A79" w:rsidP="00863B3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F13C0">
              <w:rPr>
                <w:rFonts w:ascii="Chu Van An" w:hAnsi="Chu Van An" w:cs="Chu Van An"/>
                <w:position w:val="-34"/>
                <w:sz w:val="24"/>
                <w:szCs w:val="24"/>
              </w:rPr>
              <w:object w:dxaOrig="1080" w:dyaOrig="795" w14:anchorId="6976AADE">
                <v:shape id="_x0000_i47238" type="#_x0000_t75" style="width:54pt;height:39.75pt" o:ole="">
                  <v:imagedata r:id="rId747" o:title=""/>
                </v:shape>
                <o:OLEObject Type="Embed" ProgID="Equation.DSMT4" ShapeID="_x0000_i47238" DrawAspect="Content" ObjectID="_1689146164" r:id="rId748"/>
              </w:object>
            </w:r>
            <w:r w:rsidRPr="00DF13C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F13C0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F13C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F13C0">
              <w:rPr>
                <w:rFonts w:ascii="Chu Van An" w:hAnsi="Chu Van An" w:cs="Chu Van An"/>
                <w:sz w:val="24"/>
                <w:szCs w:val="24"/>
              </w:rPr>
              <w:t>Một phương án kh</w:t>
            </w:r>
            <w:r>
              <w:rPr>
                <w:rFonts w:ascii="Chu Van An" w:hAnsi="Chu Van An" w:cs="Chu Van An"/>
                <w:sz w:val="24"/>
                <w:szCs w:val="24"/>
              </w:rPr>
              <w:t>ác</w:t>
            </w: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686D25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</w:p>
        </w:tc>
      </w:tr>
      <w:tr w:rsidR="00834A79" w:rsidRPr="00636214" w14:paraId="3011AC39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929A29B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620" w:dyaOrig="405" w14:anchorId="0885F386">
                <v:shape id="_x0000_i47239" type="#_x0000_t75" style="width:81pt;height:20.25pt" o:ole="">
                  <v:imagedata r:id="rId749" o:title=""/>
                </v:shape>
                <o:OLEObject Type="Embed" ProgID="Equation.DSMT4" ShapeID="_x0000_i47239" DrawAspect="Content" ObjectID="_1689146165" r:id="rId75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D4FE011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195" w:dyaOrig="270" w14:anchorId="15DC0C3C">
                <v:shape id="_x0000_i47240" type="#_x0000_t75" style="width:9.75pt;height:13.5pt" o:ole="">
                  <v:imagedata r:id="rId751" o:title=""/>
                </v:shape>
                <o:OLEObject Type="Embed" ProgID="Equation.DSMT4" ShapeID="_x0000_i47240" DrawAspect="Content" ObjectID="_1689146166" r:id="rId75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35" w:dyaOrig="255" w14:anchorId="35CE283F">
                <v:shape id="_x0000_i47241" type="#_x0000_t75" style="width:6.75pt;height:12.75pt" o:ole="">
                  <v:imagedata r:id="rId753" o:title=""/>
                </v:shape>
                <o:OLEObject Type="Embed" ProgID="Equation.DSMT4" ShapeID="_x0000_i47241" DrawAspect="Content" ObjectID="_1689146167" r:id="rId75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  <w:sz w:val="24"/>
                <w:szCs w:val="24"/>
                <w:lang w:val="nl-NL"/>
              </w:rPr>
              <w:object w:dxaOrig="195" w:dyaOrig="255" w14:anchorId="40EAD98B">
                <v:shape id="_x0000_i47242" type="#_x0000_t75" style="width:9.75pt;height:12.75pt" o:ole="">
                  <v:imagedata r:id="rId755" o:title=""/>
                </v:shape>
                <o:OLEObject Type="Embed" ProgID="Equation.DSMT4" ShapeID="_x0000_i47242" DrawAspect="Content" ObjectID="_1689146168" r:id="rId75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180" w:dyaOrig="270" w14:anchorId="0CA88F7A">
                <v:shape id="_x0000_i47243" type="#_x0000_t75" style="width:9pt;height:13.5pt" o:ole="">
                  <v:imagedata r:id="rId757" o:title=""/>
                </v:shape>
                <o:OLEObject Type="Embed" ProgID="Equation.DSMT4" ShapeID="_x0000_i47243" DrawAspect="Content" ObjectID="_1689146169" r:id="rId75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C5391CA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0CD344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34A79" w:rsidRPr="00636214" w14:paraId="3F3CD855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108DC5A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bookmarkStart w:id="112" w:name="c8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636214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220" w:dyaOrig="480" w14:anchorId="3994F6F7">
                <v:shape id="_x0000_i47244" type="#_x0000_t75" style="width:111pt;height:24pt" o:ole="">
                  <v:imagedata r:id="rId759" o:title=""/>
                </v:shape>
                <o:OLEObject Type="Embed" ProgID="Equation.DSMT4" ShapeID="_x0000_i47244" DrawAspect="Content" ObjectID="_1689146170" r:id="rId76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112"/>
          </w:p>
          <w:p w14:paraId="3BFA33C6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position w:val="-10"/>
                <w:sz w:val="24"/>
                <w:szCs w:val="24"/>
              </w:rPr>
              <w:object w:dxaOrig="555" w:dyaOrig="300" w14:anchorId="22D32BB0">
                <v:shape id="_x0000_i47245" type="#_x0000_t75" style="width:27.75pt;height:15pt" o:ole="">
                  <v:imagedata r:id="rId761" o:title=""/>
                </v:shape>
                <o:OLEObject Type="Embed" ProgID="Equation.DSMT4" ShapeID="_x0000_i47245" DrawAspect="Content" ObjectID="_1689146171" r:id="rId762"/>
              </w:object>
            </w:r>
            <w:r w:rsidRPr="0063621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0"/>
                <w:sz w:val="24"/>
                <w:szCs w:val="24"/>
              </w:rPr>
              <w:object w:dxaOrig="795" w:dyaOrig="300" w14:anchorId="1A3FBD21">
                <v:shape id="_x0000_i47246" type="#_x0000_t75" style="width:39.75pt;height:15pt" o:ole="">
                  <v:imagedata r:id="rId763" o:title=""/>
                </v:shape>
                <o:OLEObject Type="Embed" ProgID="Equation.DSMT4" ShapeID="_x0000_i47246" DrawAspect="Content" ObjectID="_1689146172" r:id="rId76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6"/>
                <w:sz w:val="24"/>
                <w:szCs w:val="24"/>
              </w:rPr>
              <w:object w:dxaOrig="600" w:dyaOrig="435" w14:anchorId="1A476BB0">
                <v:shape id="_x0000_i47247" type="#_x0000_t75" style="width:30pt;height:21.75pt" o:ole="">
                  <v:imagedata r:id="rId765" o:title=""/>
                </v:shape>
                <o:OLEObject Type="Embed" ProgID="Equation.DSMT4" ShapeID="_x0000_i47247" DrawAspect="Content" ObjectID="_1689146173" r:id="rId76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0"/>
                <w:sz w:val="24"/>
                <w:szCs w:val="24"/>
              </w:rPr>
              <w:object w:dxaOrig="615" w:dyaOrig="300" w14:anchorId="40FB0A77">
                <v:shape id="_x0000_i47248" type="#_x0000_t75" style="width:30.75pt;height:15pt" o:ole="">
                  <v:imagedata r:id="rId767" o:title=""/>
                </v:shape>
                <o:OLEObject Type="Embed" ProgID="Equation.DSMT4" ShapeID="_x0000_i47248" DrawAspect="Content" ObjectID="_1689146174" r:id="rId76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8A10CEC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7972FB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7B65E69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C4403DB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935" w:dyaOrig="660" w14:anchorId="79CD54AA">
                <v:shape id="_x0000_i47249" type="#_x0000_t75" style="width:96.75pt;height:33pt" o:ole="">
                  <v:imagedata r:id="rId769" o:title=""/>
                </v:shape>
                <o:OLEObject Type="Embed" ProgID="Equation.DSMT4" ShapeID="_x0000_i47249" DrawAspect="Content" ObjectID="_1689146175" r:id="rId77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854AD44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5535EB01">
                <v:shape id="_x0000_i47250" type="#_x0000_t75" style="width:9pt;height:14.25pt" o:ole="">
                  <v:imagedata r:id="rId771" o:title=""/>
                </v:shape>
                <o:OLEObject Type="Embed" ProgID="Equation.DSMT4" ShapeID="_x0000_i47250" DrawAspect="Content" ObjectID="_1689146176" r:id="rId77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108558E9">
                <v:shape id="_x0000_i47251" type="#_x0000_t75" style="width:9.75pt;height:12.75pt" o:ole="">
                  <v:imagedata r:id="rId773" o:title=""/>
                </v:shape>
                <o:OLEObject Type="Embed" ProgID="Equation.DSMT4" ShapeID="_x0000_i47251" DrawAspect="Content" ObjectID="_1689146177" r:id="rId77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55" w14:anchorId="66B0AA6C">
                <v:shape id="_x0000_i47252" type="#_x0000_t75" style="width:6.75pt;height:12.75pt" o:ole="">
                  <v:imagedata r:id="rId775" o:title=""/>
                </v:shape>
                <o:OLEObject Type="Embed" ProgID="Equation.DSMT4" ShapeID="_x0000_i47252" DrawAspect="Content" ObjectID="_1689146178" r:id="rId77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85" w14:anchorId="2286F1E3">
                <v:shape id="_x0000_i47253" type="#_x0000_t75" style="width:9.75pt;height:14.25pt" o:ole="">
                  <v:imagedata r:id="rId777" o:title=""/>
                </v:shape>
                <o:OLEObject Type="Embed" ProgID="Equation.DSMT4" ShapeID="_x0000_i47253" DrawAspect="Content" ObjectID="_1689146179" r:id="rId77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387F932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6FD7CA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5C1A253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A50D011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Số nghiệm của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phương trình sau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980" w:dyaOrig="405" w14:anchorId="2DFA6696">
                <v:shape id="_x0000_i47254" type="#_x0000_t75" style="width:99pt;height:20.25pt" o:ole="">
                  <v:imagedata r:id="rId779" o:title=""/>
                </v:shape>
                <o:OLEObject Type="Embed" ProgID="Equation.DSMT4" ShapeID="_x0000_i47254" DrawAspect="Content" ObjectID="_1689146180" r:id="rId78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494AE18F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85" w14:anchorId="7A3E4927">
                <v:shape id="_x0000_i47255" type="#_x0000_t75" style="width:9.75pt;height:14.25pt" o:ole="">
                  <v:imagedata r:id="rId781" o:title=""/>
                </v:shape>
                <o:OLEObject Type="Embed" ProgID="Equation.DSMT4" ShapeID="_x0000_i47255" DrawAspect="Content" ObjectID="_1689146181" r:id="rId782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55" w14:anchorId="42895401">
                <v:shape id="_x0000_i47256" type="#_x0000_t75" style="width:6.75pt;height:12.75pt" o:ole="">
                  <v:imagedata r:id="rId783" o:title=""/>
                </v:shape>
                <o:OLEObject Type="Embed" ProgID="Equation.DSMT4" ShapeID="_x0000_i47256" DrawAspect="Content" ObjectID="_1689146182" r:id="rId784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29688780">
                <v:shape id="_x0000_i47257" type="#_x0000_t75" style="width:9.75pt;height:12.75pt" o:ole="">
                  <v:imagedata r:id="rId785" o:title=""/>
                </v:shape>
                <o:OLEObject Type="Embed" ProgID="Equation.DSMT4" ShapeID="_x0000_i47257" DrawAspect="Content" ObjectID="_1689146183" r:id="rId786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2A230AE0">
                <v:shape id="_x0000_i47258" type="#_x0000_t75" style="width:9pt;height:14.25pt" o:ole="">
                  <v:imagedata r:id="rId787" o:title=""/>
                </v:shape>
                <o:OLEObject Type="Embed" ProgID="Equation.DSMT4" ShapeID="_x0000_i47258" DrawAspect="Content" ObjectID="_1689146184" r:id="rId788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8BC0C6E" w14:textId="77777777" w:rsidR="00834A79" w:rsidRPr="00636214" w:rsidRDefault="00834A79" w:rsidP="00863B3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35BDDD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E15CE35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07D183B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  <w:lang w:val="vi-VN"/>
              </w:rPr>
              <w:object w:dxaOrig="2715" w:dyaOrig="480" w14:anchorId="1D64F0E5">
                <v:shape id="_x0000_i47259" type="#_x0000_t75" style="width:135.75pt;height:24pt" o:ole="">
                  <v:imagedata r:id="rId789" o:title=""/>
                </v:shape>
                <o:OLEObject Type="Embed" ProgID="Equation.DSMT4" ShapeID="_x0000_i47259" DrawAspect="Content" ObjectID="_1689146185" r:id="rId79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bao nhiêu nghiệm phân biệt?</w:t>
            </w:r>
          </w:p>
          <w:p w14:paraId="4A174D40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2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1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3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4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AFB6477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4A2FBB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0B9B93F8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594A6B7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2505" w:dyaOrig="405" w14:anchorId="447A398A">
                <v:shape id="_x0000_i47260" type="#_x0000_t75" style="width:125.25pt;height:20.25pt" o:ole="">
                  <v:imagedata r:id="rId791" o:title=""/>
                </v:shape>
                <o:OLEObject Type="Embed" ProgID="Equation.DSMT4" ShapeID="_x0000_i47260" DrawAspect="Content" ObjectID="_1689146186" r:id="rId79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22CC7DB1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1FFE2D64">
                <v:shape id="_x0000_i47261" type="#_x0000_t75" style="width:9.75pt;height:12.75pt" o:ole="">
                  <v:imagedata r:id="rId793" o:title=""/>
                </v:shape>
                <o:OLEObject Type="Embed" ProgID="Equation.DSMT4" ShapeID="_x0000_i47261" DrawAspect="Content" ObjectID="_1689146187" r:id="rId79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75200907">
                <v:shape id="_x0000_i47262" type="#_x0000_t75" style="width:9pt;height:14.25pt" o:ole="">
                  <v:imagedata r:id="rId795" o:title=""/>
                </v:shape>
                <o:OLEObject Type="Embed" ProgID="Equation.DSMT4" ShapeID="_x0000_i47262" DrawAspect="Content" ObjectID="_1689146188" r:id="rId79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" w:dyaOrig="255" w14:anchorId="6907381E">
                <v:shape id="_x0000_i47263" type="#_x0000_t75" style="width:6.75pt;height:12.75pt" o:ole="">
                  <v:imagedata r:id="rId797" o:title=""/>
                </v:shape>
                <o:OLEObject Type="Embed" ProgID="Equation.DSMT4" ShapeID="_x0000_i47263" DrawAspect="Content" ObjectID="_1689146189" r:id="rId79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5500CA5D">
                <v:shape id="_x0000_i47264" type="#_x0000_t75" style="width:9.75pt;height:14.25pt" o:ole="">
                  <v:imagedata r:id="rId799" o:title=""/>
                </v:shape>
                <o:OLEObject Type="Embed" ProgID="Equation.DSMT4" ShapeID="_x0000_i47264" DrawAspect="Content" ObjectID="_1689146190" r:id="rId80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FEC685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12A046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EC42534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A885234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Số nghiệm của phương trình </w:t>
            </w:r>
            <w:r w:rsidRPr="00636214">
              <w:rPr>
                <w:position w:val="-8"/>
              </w:rPr>
              <w:object w:dxaOrig="1721" w:dyaOrig="360" w14:anchorId="1A60281B">
                <v:shape id="_x0000_i47265" type="#_x0000_t75" style="width:86.25pt;height:18pt" o:ole="">
                  <v:imagedata r:id="rId801" o:title=""/>
                </v:shape>
                <o:OLEObject Type="Embed" ProgID="Equation.DSMT4" ShapeID="_x0000_i47265" DrawAspect="Content" ObjectID="_1689146191" r:id="rId80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là</w:t>
            </w:r>
          </w:p>
          <w:p w14:paraId="0AC68F2D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</w:rPr>
              <w:object w:dxaOrig="180" w:dyaOrig="270" w14:anchorId="75EF50DF">
                <v:shape id="_x0000_i47266" type="#_x0000_t75" style="width:9pt;height:13.5pt" o:ole="">
                  <v:imagedata r:id="rId803" o:title=""/>
                </v:shape>
                <o:OLEObject Type="Embed" ProgID="Equation.DSMT4" ShapeID="_x0000_i47266" DrawAspect="Content" ObjectID="_1689146192" r:id="rId804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200" w:dyaOrig="280" w14:anchorId="78FE7CA2">
                <v:shape id="_x0000_i47267" type="#_x0000_t75" style="width:9.75pt;height:14.25pt" o:ole="">
                  <v:imagedata r:id="rId805" o:title=""/>
                </v:shape>
                <o:OLEObject Type="Embed" ProgID="Equation.DSMT4" ShapeID="_x0000_i47267" DrawAspect="Content" ObjectID="_1689146193" r:id="rId806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</w:rPr>
              <w:object w:dxaOrig="140" w:dyaOrig="260" w14:anchorId="56005C58">
                <v:shape id="_x0000_i47268" type="#_x0000_t75" style="width:6.75pt;height:12.75pt" o:ole="">
                  <v:imagedata r:id="rId807" o:title=""/>
                </v:shape>
                <o:OLEObject Type="Embed" ProgID="Equation.DSMT4" ShapeID="_x0000_i47268" DrawAspect="Content" ObjectID="_1689146194" r:id="rId808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</w:rPr>
              <w:object w:dxaOrig="200" w:dyaOrig="270" w14:anchorId="66E381CB">
                <v:shape id="_x0000_i47269" type="#_x0000_t75" style="width:9.75pt;height:13.5pt" o:ole="">
                  <v:imagedata r:id="rId809" o:title=""/>
                </v:shape>
                <o:OLEObject Type="Embed" ProgID="Equation.DSMT4" ShapeID="_x0000_i47269" DrawAspect="Content" ObjectID="_1689146195" r:id="rId810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7E6F759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FFA75C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0C34644E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5D3F8E2" w14:textId="77777777" w:rsidR="00834A79" w:rsidRPr="00636214" w:rsidRDefault="00834A79" w:rsidP="00863B3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Phương trình</w:t>
            </w:r>
            <w:r w:rsidRPr="0063621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905" w:dyaOrig="405" w14:anchorId="40F7432E">
                <v:shape id="_x0000_i47270" type="#_x0000_t75" style="width:95.25pt;height:20.25pt" o:ole="">
                  <v:imagedata r:id="rId811" o:title=""/>
                </v:shape>
                <o:OLEObject Type="Embed" ProgID="Equation.DSMT4" ShapeID="_x0000_i47270" DrawAspect="Content" ObjectID="_1689146196" r:id="rId81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bao nhiêu nghiệm?</w:t>
            </w:r>
          </w:p>
          <w:p w14:paraId="1FFFCA66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color w:val="000000"/>
                <w:position w:val="-6"/>
              </w:rPr>
              <w:object w:dxaOrig="180" w:dyaOrig="280" w14:anchorId="68D90DE8">
                <v:shape id="_x0000_i47271" type="#_x0000_t75" style="width:9pt;height:14.25pt" o:ole="">
                  <v:imagedata r:id="rId193" o:title=""/>
                </v:shape>
                <o:OLEObject Type="Embed" ProgID="Equation.DSMT4" ShapeID="_x0000_i47271" DrawAspect="Content" ObjectID="_1689146197" r:id="rId813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</w:rPr>
              <w:object w:dxaOrig="200" w:dyaOrig="280" w14:anchorId="69F76115">
                <v:shape id="_x0000_i47272" type="#_x0000_t75" style="width:9.75pt;height:14.25pt" o:ole="">
                  <v:imagedata r:id="rId195" o:title=""/>
                </v:shape>
                <o:OLEObject Type="Embed" ProgID="Equation.DSMT4" ShapeID="_x0000_i47272" DrawAspect="Content" ObjectID="_1689146198" r:id="rId814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4"/>
              </w:rPr>
              <w:object w:dxaOrig="200" w:dyaOrig="260" w14:anchorId="525460BC">
                <v:shape id="_x0000_i47273" type="#_x0000_t75" style="width:9.75pt;height:12.75pt" o:ole="">
                  <v:imagedata r:id="rId197" o:title=""/>
                </v:shape>
                <o:OLEObject Type="Embed" ProgID="Equation.DSMT4" ShapeID="_x0000_i47273" DrawAspect="Content" ObjectID="_1689146199" r:id="rId815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</w:rPr>
              <w:object w:dxaOrig="140" w:dyaOrig="260" w14:anchorId="0A0FDAAD">
                <v:shape id="_x0000_i47274" type="#_x0000_t75" style="width:6.75pt;height:12.75pt" o:ole="">
                  <v:imagedata r:id="rId199" o:title=""/>
                </v:shape>
                <o:OLEObject Type="Embed" ProgID="Equation.DSMT4" ShapeID="_x0000_i47274" DrawAspect="Content" ObjectID="_1689146200" r:id="rId816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33046BC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A82230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F564410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0F8C825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tập hợp nghiệm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860" w:dyaOrig="360" w14:anchorId="1D44D22D">
                <v:shape id="_x0000_i47275" type="#_x0000_t75" style="width:93pt;height:18pt" o:ole="">
                  <v:imagedata r:id="rId817" o:title=""/>
                </v:shape>
                <o:OLEObject Type="Embed" ProgID="Equation.DSMT4" ShapeID="_x0000_i47275" DrawAspect="Content" ObjectID="_1689146201" r:id="rId81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231C0A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375" w:dyaOrig="390" w14:anchorId="743FCC14">
                <v:shape id="_x0000_i47276" type="#_x0000_t75" style="width:18.75pt;height:19.5pt" o:ole="">
                  <v:imagedata r:id="rId819" o:title=""/>
                </v:shape>
                <o:OLEObject Type="Embed" ProgID="Equation.DSMT4" ShapeID="_x0000_i47276" DrawAspect="Content" ObjectID="_1689146202" r:id="rId82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690" w:dyaOrig="390" w14:anchorId="4E852343">
                <v:shape id="_x0000_i47277" type="#_x0000_t75" style="width:34.5pt;height:19.5pt" o:ole="">
                  <v:imagedata r:id="rId821" o:title=""/>
                </v:shape>
                <o:OLEObject Type="Embed" ProgID="Equation.DSMT4" ShapeID="_x0000_i47277" DrawAspect="Content" ObjectID="_1689146203" r:id="rId82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4F79B5A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690" w:dyaOrig="390" w14:anchorId="64A68EE4">
                <v:shape id="_x0000_i47278" type="#_x0000_t75" style="width:34.5pt;height:19.5pt" o:ole="">
                  <v:imagedata r:id="rId823" o:title=""/>
                </v:shape>
                <o:OLEObject Type="Embed" ProgID="Equation.DSMT4" ShapeID="_x0000_i47278" DrawAspect="Content" ObjectID="_1689146204" r:id="rId82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95" w:dyaOrig="390" w14:anchorId="64C49A97">
                <v:shape id="_x0000_i47279" type="#_x0000_t75" style="width:24.75pt;height:19.5pt" o:ole="">
                  <v:imagedata r:id="rId825" o:title=""/>
                </v:shape>
                <o:OLEObject Type="Embed" ProgID="Equation.DSMT4" ShapeID="_x0000_i47279" DrawAspect="Content" ObjectID="_1689146205" r:id="rId82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A0F9EF1" w14:textId="77777777" w:rsidR="00834A79" w:rsidRPr="00636214" w:rsidRDefault="00834A79" w:rsidP="00863B34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45155D2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93F795F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B7DED6F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210" w:dyaOrig="315" w14:anchorId="656B83EC">
                <v:shape id="_x0000_i47280" type="#_x0000_t75" style="width:10.5pt;height:15.75pt" o:ole="">
                  <v:imagedata r:id="rId827" o:title=""/>
                </v:shape>
                <o:OLEObject Type="Embed" ProgID="Equation.DSMT4" ShapeID="_x0000_i47280" DrawAspect="Content" ObjectID="_1689146206" r:id="rId82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phương trình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  <w:lang w:val="fr-FR"/>
              </w:rPr>
              <w:object w:dxaOrig="1500" w:dyaOrig="375" w14:anchorId="68B0D23E">
                <v:shape id="_x0000_i47281" type="#_x0000_t75" style="width:75pt;height:18.75pt" o:ole="">
                  <v:imagedata r:id="rId829" o:title=""/>
                </v:shape>
                <o:OLEObject Type="Embed" ProgID="Equation.DSMT4" ShapeID="_x0000_i47281" DrawAspect="Content" ObjectID="_1689146207" r:id="rId83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90A8A12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6"/>
                <w:sz w:val="24"/>
                <w:szCs w:val="24"/>
                <w:lang w:val="fr-FR"/>
              </w:rPr>
              <w:object w:dxaOrig="660" w:dyaOrig="285" w14:anchorId="627E88BC">
                <v:shape id="_x0000_i47282" type="#_x0000_t75" style="width:33pt;height:14.25pt" o:ole="">
                  <v:imagedata r:id="rId831" o:title=""/>
                </v:shape>
                <o:OLEObject Type="Embed" ProgID="Equation.DSMT4" ShapeID="_x0000_i47282" DrawAspect="Content" ObjectID="_1689146208" r:id="rId83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               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fr-FR"/>
              </w:rPr>
              <w:object w:dxaOrig="765" w:dyaOrig="390" w14:anchorId="2B5089F0">
                <v:shape id="_x0000_i47283" type="#_x0000_t75" style="width:38.25pt;height:19.5pt" o:ole="">
                  <v:imagedata r:id="rId833" o:title=""/>
                </v:shape>
                <o:OLEObject Type="Embed" ProgID="Equation.DSMT4" ShapeID="_x0000_i47283" DrawAspect="Content" ObjectID="_1689146209" r:id="rId83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45FD112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fr-FR"/>
              </w:rPr>
              <w:object w:dxaOrig="975" w:dyaOrig="390" w14:anchorId="4BC87668">
                <v:shape id="_x0000_i47284" type="#_x0000_t75" style="width:48.75pt;height:19.5pt" o:ole="">
                  <v:imagedata r:id="rId835" o:title=""/>
                </v:shape>
                <o:OLEObject Type="Embed" ProgID="Equation.DSMT4" ShapeID="_x0000_i47284" DrawAspect="Content" ObjectID="_1689146210" r:id="rId83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               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</w:t>
            </w: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position w:val="-14"/>
                <w:sz w:val="24"/>
                <w:szCs w:val="24"/>
                <w:lang w:val="fr-FR"/>
              </w:rPr>
              <w:object w:dxaOrig="735" w:dyaOrig="390" w14:anchorId="647352CA">
                <v:shape id="_x0000_i47285" type="#_x0000_t75" style="width:36.75pt;height:19.5pt" o:ole="">
                  <v:imagedata r:id="rId837" o:title=""/>
                </v:shape>
                <o:OLEObject Type="Embed" ProgID="Equation.DSMT4" ShapeID="_x0000_i47285" DrawAspect="Content" ObjectID="_1689146211" r:id="rId83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E47507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96A976A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781390E4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32036BD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18: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số giao điểm giữa đồ thị hàm số </w:t>
            </w:r>
            <w:r w:rsidRPr="006362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200" w:dyaOrig="390" w14:anchorId="373BF583">
                <v:shape id="_x0000_i47286" type="#_x0000_t75" style="width:60pt;height:19.5pt" o:ole="">
                  <v:imagedata r:id="rId839" o:title=""/>
                </v:shape>
                <o:OLEObject Type="Embed" ProgID="Equation.DSMT4" ShapeID="_x0000_i47286" DrawAspect="Content" ObjectID="_1689146212" r:id="rId84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đường thẳng </w:t>
            </w:r>
            <w:r w:rsidRPr="006362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00" w:dyaOrig="315" w14:anchorId="12466C2C">
                <v:shape id="_x0000_i47287" type="#_x0000_t75" style="width:45pt;height:15.75pt" o:ole="">
                  <v:imagedata r:id="rId841" o:title=""/>
                </v:shape>
                <o:OLEObject Type="Embed" ProgID="Equation.DSMT4" ShapeID="_x0000_i47287" DrawAspect="Content" ObjectID="_1689146213" r:id="rId84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5E0A2A3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32B095B3">
                <v:shape id="_x0000_i47288" type="#_x0000_t75" style="width:9.75pt;height:12.75pt" o:ole="">
                  <v:imagedata r:id="rId843" o:title=""/>
                </v:shape>
                <o:OLEObject Type="Embed" ProgID="Equation.DSMT4" ShapeID="_x0000_i47288" DrawAspect="Content" ObjectID="_1689146214" r:id="rId844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giao điểm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3B6BB2F8">
                <v:shape id="_x0000_i47289" type="#_x0000_t75" style="width:9.75pt;height:12.75pt" o:ole="">
                  <v:imagedata r:id="rId845" o:title=""/>
                </v:shape>
                <o:OLEObject Type="Embed" ProgID="Equation.DSMT4" ShapeID="_x0000_i47289" DrawAspect="Content" ObjectID="_1689146215" r:id="rId846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giao điểm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5CC26FA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2DBD9DC0">
                <v:shape id="_x0000_i47290" type="#_x0000_t75" style="width:9pt;height:14.25pt" o:ole="">
                  <v:imagedata r:id="rId847" o:title=""/>
                </v:shape>
                <o:OLEObject Type="Embed" ProgID="Equation.DSMT4" ShapeID="_x0000_i47290" DrawAspect="Content" ObjectID="_1689146216" r:id="rId848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giao điểm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55" w14:anchorId="5E59976E">
                <v:shape id="_x0000_i47291" type="#_x0000_t75" style="width:6.75pt;height:12.75pt" o:ole="">
                  <v:imagedata r:id="rId849" o:title=""/>
                </v:shape>
                <o:OLEObject Type="Embed" ProgID="Equation.DSMT4" ShapeID="_x0000_i47291" DrawAspect="Content" ObjectID="_1689146217" r:id="rId850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giao điểm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3FFFD8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AE843B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89A90CF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1AA6348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36214">
              <w:rPr>
                <w:position w:val="-8"/>
              </w:rPr>
              <w:object w:dxaOrig="3437" w:dyaOrig="398" w14:anchorId="2E133825">
                <v:shape id="_x0000_i47292" type="#_x0000_t75" style="width:171.75pt;height:20.25pt" o:ole="">
                  <v:imagedata r:id="rId851" o:title=""/>
                </v:shape>
                <o:OLEObject Type="Embed" ProgID="Equation.DSMT4" ShapeID="_x0000_i47292" DrawAspect="Content" ObjectID="_1689146218" r:id="rId85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là.</w:t>
            </w:r>
          </w:p>
          <w:p w14:paraId="20AF7CBA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lastRenderedPageBreak/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position w:val="-4"/>
              </w:rPr>
              <w:object w:dxaOrig="203" w:dyaOrig="256" w14:anchorId="325DAD79">
                <v:shape id="_x0000_i47293" type="#_x0000_t75" style="width:10.5pt;height:12.75pt" o:ole="">
                  <v:imagedata r:id="rId853" o:title=""/>
                </v:shape>
                <o:OLEObject Type="Embed" ProgID="Equation.DSMT4" ShapeID="_x0000_i47293" DrawAspect="Content" ObjectID="_1689146219" r:id="rId854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</w:rPr>
              <w:object w:dxaOrig="141" w:dyaOrig="265" w14:anchorId="4ED4C01E">
                <v:shape id="_x0000_i47294" type="#_x0000_t75" style="width:6.75pt;height:13.5pt" o:ole="">
                  <v:imagedata r:id="rId855" o:title=""/>
                </v:shape>
                <o:OLEObject Type="Embed" ProgID="Equation.DSMT4" ShapeID="_x0000_i47294" DrawAspect="Content" ObjectID="_1689146220" r:id="rId856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</w:p>
          <w:p w14:paraId="0750AE8F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177" w:dyaOrig="274" w14:anchorId="52DB0B79">
                <v:shape id="_x0000_i47295" type="#_x0000_t75" style="width:9pt;height:13.5pt" o:ole="">
                  <v:imagedata r:id="rId857" o:title=""/>
                </v:shape>
                <o:OLEObject Type="Embed" ProgID="Equation.DSMT4" ShapeID="_x0000_i47295" DrawAspect="Content" ObjectID="_1689146221" r:id="rId858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4"/>
              </w:rPr>
              <w:object w:dxaOrig="203" w:dyaOrig="265" w14:anchorId="38541339">
                <v:shape id="_x0000_i47296" type="#_x0000_t75" style="width:10.5pt;height:13.5pt" o:ole="">
                  <v:imagedata r:id="rId859" o:title=""/>
                </v:shape>
                <o:OLEObject Type="Embed" ProgID="Equation.DSMT4" ShapeID="_x0000_i47296" DrawAspect="Content" ObjectID="_1689146222" r:id="rId860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3D456643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70E8AA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34A79" w:rsidRPr="00636214" w14:paraId="6B75C438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CB220E0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bookmarkStart w:id="113" w:name="c20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Tìm tất cả giá trị </w:t>
            </w:r>
            <w:r w:rsidRPr="00636214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255" w:dyaOrig="225" w14:anchorId="0C724BA0">
                <v:shape id="_x0000_i47297" type="#_x0000_t75" style="width:12.75pt;height:11.25pt;mso-width-percent:0;mso-height-percent:0;mso-width-percent:0;mso-height-percent:0" o:ole="">
                  <v:imagedata r:id="rId861" o:title=""/>
                </v:shape>
                <o:OLEObject Type="Embed" ProgID="Equation.DSMT4" ShapeID="_x0000_i47297" DrawAspect="Content" ObjectID="_1689146223" r:id="rId86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để phương trình </w:t>
            </w:r>
            <w:r w:rsidRPr="00636214">
              <w:rPr>
                <w:rFonts w:ascii="Chu Van An" w:hAnsi="Chu Van An" w:cs="Chu Van An"/>
                <w:noProof/>
                <w:position w:val="-8"/>
                <w:sz w:val="24"/>
                <w:szCs w:val="24"/>
              </w:rPr>
              <w:object w:dxaOrig="2835" w:dyaOrig="405" w14:anchorId="17CBEB68">
                <v:shape id="_x0000_i47298" type="#_x0000_t75" style="width:141.75pt;height:20.25pt;mso-width-percent:0;mso-height-percent:0;mso-width-percent:0;mso-height-percent:0" o:ole="">
                  <v:imagedata r:id="rId863" o:title=""/>
                </v:shape>
                <o:OLEObject Type="Embed" ProgID="Equation.DSMT4" ShapeID="_x0000_i47298" DrawAspect="Content" ObjectID="_1689146224" r:id="rId86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có nghiệm là</w:t>
            </w:r>
            <w:bookmarkEnd w:id="113"/>
          </w:p>
          <w:p w14:paraId="08A41CC0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795" w:dyaOrig="630" w14:anchorId="0512A3B1">
                <v:shape id="_x0000_i47299" type="#_x0000_t75" style="width:39.75pt;height:31.5pt;mso-width-percent:0;mso-height-percent:0;mso-width-percent:0;mso-height-percent:0" o:ole="">
                  <v:imagedata r:id="rId865" o:title=""/>
                </v:shape>
                <o:OLEObject Type="Embed" ProgID="Equation.DSMT4" ShapeID="_x0000_i47299" DrawAspect="Content" ObjectID="_1689146225" r:id="rId86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110" w:dyaOrig="630" w14:anchorId="371E658A">
                <v:shape id="_x0000_i47300" type="#_x0000_t75" style="width:55.5pt;height:31.5pt;mso-width-percent:0;mso-height-percent:0;mso-width-percent:0;mso-height-percent:0" o:ole="">
                  <v:imagedata r:id="rId867" o:title=""/>
                </v:shape>
                <o:OLEObject Type="Embed" ProgID="Equation.DSMT4" ShapeID="_x0000_i47300" DrawAspect="Content" ObjectID="_1689146226" r:id="rId86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AEFB078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110" w:dyaOrig="630" w14:anchorId="242A275E">
                <v:shape id="_x0000_i47301" type="#_x0000_t75" style="width:55.5pt;height:31.5pt;mso-width-percent:0;mso-height-percent:0;mso-width-percent:0;mso-height-percent:0" o:ole="">
                  <v:imagedata r:id="rId869" o:title=""/>
                </v:shape>
                <o:OLEObject Type="Embed" ProgID="Equation.DSMT4" ShapeID="_x0000_i47301" DrawAspect="Content" ObjectID="_1689146227" r:id="rId87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110" w:dyaOrig="630" w14:anchorId="0034F886">
                <v:shape id="_x0000_i47302" type="#_x0000_t75" style="width:55.5pt;height:31.5pt;mso-width-percent:0;mso-height-percent:0;mso-width-percent:0;mso-height-percent:0" o:ole="">
                  <v:imagedata r:id="rId871" o:title=""/>
                </v:shape>
                <o:OLEObject Type="Embed" ProgID="Equation.DSMT4" ShapeID="_x0000_i47302" DrawAspect="Content" ObjectID="_1689146228" r:id="rId87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851A057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812503" w14:textId="77777777" w:rsidR="00834A79" w:rsidRPr="00636214" w:rsidRDefault="00834A79" w:rsidP="00834A79">
            <w:pPr>
              <w:spacing w:after="255"/>
              <w:ind w:left="-101" w:firstLine="101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B201BBC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FF59A59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4" w:name="c19q"/>
            <w:bookmarkEnd w:id="114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21:</w:t>
            </w:r>
            <w:bookmarkStart w:id="115" w:name="c21"/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Tổng các nghiệm của phương trình: </w:t>
            </w:r>
            <w:r w:rsidRPr="00636214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470" w:dyaOrig="345" w14:anchorId="0B2EE913">
                <v:shape id="_x0000_i47303" type="#_x0000_t75" style="width:73.5pt;height:17.25pt" o:ole="">
                  <v:imagedata r:id="rId873" o:title=""/>
                </v:shape>
                <o:OLEObject Type="Embed" ProgID="Equation.DSMT4" ShapeID="_x0000_i47303" DrawAspect="Content" ObjectID="_1689146229" r:id="rId87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  <w:bookmarkEnd w:id="115"/>
          </w:p>
          <w:p w14:paraId="2C2F0181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</w:pPr>
            <w:bookmarkStart w:id="116" w:name="c19a"/>
            <w:r w:rsidRPr="00636214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Cs/>
                <w:position w:val="-6"/>
                <w:sz w:val="24"/>
                <w:szCs w:val="24"/>
              </w:rPr>
              <w:object w:dxaOrig="195" w:dyaOrig="270" w14:anchorId="21B040D1">
                <v:shape id="_x0000_i47304" type="#_x0000_t75" style="width:9.75pt;height:13.5pt" o:ole="">
                  <v:imagedata r:id="rId875" o:title=""/>
                </v:shape>
                <o:OLEObject Type="Embed" ProgID="Equation.DSMT4" ShapeID="_x0000_i47304" DrawAspect="Content" ObjectID="_1689146230" r:id="rId876"/>
              </w:object>
            </w:r>
            <w:r w:rsidRPr="00636214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117" w:name="c19b"/>
            <w:bookmarkEnd w:id="116"/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Cs/>
                <w:position w:val="-4"/>
                <w:sz w:val="24"/>
                <w:szCs w:val="24"/>
              </w:rPr>
              <w:object w:dxaOrig="150" w:dyaOrig="255" w14:anchorId="01B35BA6">
                <v:shape id="_x0000_i47305" type="#_x0000_t75" style="width:7.5pt;height:12.75pt" o:ole="">
                  <v:imagedata r:id="rId877" o:title=""/>
                </v:shape>
                <o:OLEObject Type="Embed" ProgID="Equation.DSMT4" ShapeID="_x0000_i47305" DrawAspect="Content" ObjectID="_1689146231" r:id="rId878"/>
              </w:object>
            </w:r>
            <w:r w:rsidRPr="00636214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118" w:name="c19c"/>
            <w:bookmarkEnd w:id="117"/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</w:p>
          <w:p w14:paraId="22597C0B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Cs/>
                <w:position w:val="-6"/>
                <w:sz w:val="24"/>
                <w:szCs w:val="24"/>
              </w:rPr>
              <w:object w:dxaOrig="180" w:dyaOrig="270" w14:anchorId="58CFAFB4">
                <v:shape id="_x0000_i47306" type="#_x0000_t75" style="width:9pt;height:13.5pt" o:ole="">
                  <v:imagedata r:id="rId879" o:title=""/>
                </v:shape>
                <o:OLEObject Type="Embed" ProgID="Equation.DSMT4" ShapeID="_x0000_i47306" DrawAspect="Content" ObjectID="_1689146232" r:id="rId880"/>
              </w:object>
            </w:r>
            <w:r w:rsidRPr="00636214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119" w:name="c19d"/>
            <w:bookmarkEnd w:id="118"/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Cs/>
                <w:position w:val="-4"/>
                <w:sz w:val="24"/>
                <w:szCs w:val="24"/>
              </w:rPr>
              <w:object w:dxaOrig="195" w:dyaOrig="255" w14:anchorId="32947E06">
                <v:shape id="_x0000_i47307" type="#_x0000_t75" style="width:9.75pt;height:12.75pt" o:ole="">
                  <v:imagedata r:id="rId881" o:title=""/>
                </v:shape>
                <o:OLEObject Type="Embed" ProgID="Equation.DSMT4" ShapeID="_x0000_i47307" DrawAspect="Content" ObjectID="_1689146233" r:id="rId882"/>
              </w:object>
            </w:r>
            <w:r w:rsidRPr="00636214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bookmarkEnd w:id="119"/>
          <w:p w14:paraId="5DF88517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16AE0E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5A7364D" w14:textId="77777777" w:rsidTr="00834A79">
        <w:tc>
          <w:tcPr>
            <w:tcW w:w="779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9D4F487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20" w:name="c20q"/>
            <w:bookmarkEnd w:id="120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22:</w:t>
            </w:r>
            <w:bookmarkStart w:id="121" w:name="c22"/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  <w:lang w:val="vi-VN"/>
              </w:rPr>
              <w:object w:dxaOrig="2715" w:dyaOrig="480" w14:anchorId="05B37504">
                <v:shape id="_x0000_i47308" type="#_x0000_t75" style="width:135.75pt;height:24pt" o:ole="">
                  <v:imagedata r:id="rId883" o:title=""/>
                </v:shape>
                <o:OLEObject Type="Embed" ProgID="Equation.DSMT4" ShapeID="_x0000_i47308" DrawAspect="Content" ObjectID="_1689146234" r:id="rId88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bao nhiêu nghiệm phân biệt?</w:t>
            </w:r>
            <w:bookmarkEnd w:id="121"/>
          </w:p>
          <w:p w14:paraId="79B5DB32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2" w:name="c20a"/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2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3" w:name="c20b"/>
            <w:bookmarkEnd w:id="122"/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1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4" w:name="c20c"/>
            <w:bookmarkEnd w:id="123"/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50A70C9E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3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5" w:name="c20d"/>
            <w:bookmarkEnd w:id="124"/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4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5"/>
          <w:p w14:paraId="339BE231" w14:textId="77777777" w:rsidR="00834A79" w:rsidRPr="00636214" w:rsidRDefault="00834A79" w:rsidP="00863B3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77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412EA4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5B7CAA3F" w14:textId="77777777" w:rsidR="00834A79" w:rsidRPr="002758F1" w:rsidRDefault="00834A79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B7F1A11" w14:textId="6694358E" w:rsidR="00BF2821" w:rsidRPr="002758F1" w:rsidRDefault="00BF2821" w:rsidP="002758F1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</w:p>
    <w:p w14:paraId="6520CA61" w14:textId="77777777" w:rsidR="007343F1" w:rsidRPr="002758F1" w:rsidRDefault="007343F1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BCA2152" wp14:editId="11924AFA">
                <wp:extent cx="6547104" cy="3495676"/>
                <wp:effectExtent l="0" t="19050" r="25400" b="28575"/>
                <wp:docPr id="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95676"/>
                          <a:chOff x="0" y="0"/>
                          <a:chExt cx="6547104" cy="3396640"/>
                        </a:xfrm>
                      </wpg:grpSpPr>
                      <wps:wsp>
                        <wps:cNvPr id="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90"/>
                            <a:ext cx="6547104" cy="313625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1CE9E" w14:textId="77777777" w:rsidR="005E416A" w:rsidRDefault="005E416A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3EDDDD1" w14:textId="77777777" w:rsidR="005E416A" w:rsidRDefault="005E416A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E1C965E" w14:textId="0BE038C0" w:rsidR="005E416A" w:rsidRPr="005E416A" w:rsidRDefault="007343F1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5E416A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5E416A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 w:rsidR="005E416A" w:rsidRPr="005E416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phương trình bậc hai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ax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+bx+c=0. 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a≠0</m:t>
                                    </m: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, (2)</m:t>
                                </m:r>
                              </m:oMath>
                            </w:p>
                            <w:p w14:paraId="59C1799A" w14:textId="77777777" w:rsidR="005E416A" w:rsidRPr="005E416A" w:rsidRDefault="005E416A" w:rsidP="004529D3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⇔Δ≥0.</m:t>
                                </m:r>
                              </m:oMath>
                            </w:p>
                            <w:p w14:paraId="6E62E0AF" w14:textId="77777777" w:rsidR="005E416A" w:rsidRPr="005E416A" w:rsidRDefault="005E416A" w:rsidP="004529D3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trái dấu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⇔ac&lt;0.</m:t>
                                </m:r>
                              </m:oMath>
                            </w:p>
                            <w:p w14:paraId="62528E50" w14:textId="77777777" w:rsidR="005E416A" w:rsidRPr="005E416A" w:rsidRDefault="005E416A" w:rsidP="004529D3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cùng dấu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  <w:p w14:paraId="142A6CE8" w14:textId="77777777" w:rsidR="005E416A" w:rsidRPr="005E416A" w:rsidRDefault="005E416A" w:rsidP="004529D3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dương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  <w:p w14:paraId="617E0689" w14:textId="3AA0AB97" w:rsidR="007343F1" w:rsidRPr="005E416A" w:rsidRDefault="005E416A" w:rsidP="004529D3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âm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&lt;0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150812" y="0"/>
                            <a:ext cx="5078412" cy="571533"/>
                            <a:chOff x="150812" y="0"/>
                            <a:chExt cx="5078715" cy="571533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150812" y="0"/>
                              <a:ext cx="5078715" cy="485775"/>
                              <a:chOff x="150812" y="0"/>
                              <a:chExt cx="5078715" cy="485775"/>
                            </a:xfrm>
                          </wpg:grpSpPr>
                          <wpg:grpSp>
                            <wpg:cNvPr id="13" name="Group 13"/>
                            <wpg:cNvGrpSpPr/>
                            <wpg:grpSpPr>
                              <a:xfrm>
                                <a:off x="184077" y="0"/>
                                <a:ext cx="5045450" cy="485775"/>
                                <a:chOff x="184077" y="0"/>
                                <a:chExt cx="5045450" cy="485775"/>
                              </a:xfrm>
                            </wpg:grpSpPr>
                            <wps:wsp>
                              <wps:cNvPr id="14" name="Rectangle: Single Corner Snipped 14"/>
                              <wps:cNvSpPr/>
                              <wps:spPr>
                                <a:xfrm>
                                  <a:off x="184077" y="38090"/>
                                  <a:ext cx="5045450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5" name="Group 15"/>
                              <wpg:cNvGrpSpPr/>
                              <wpg:grpSpPr>
                                <a:xfrm>
                                  <a:off x="1502180" y="0"/>
                                  <a:ext cx="3546362" cy="485775"/>
                                  <a:chOff x="1502180" y="0"/>
                                  <a:chExt cx="3546362" cy="485775"/>
                                </a:xfrm>
                              </wpg:grpSpPr>
                              <wpg:grpSp>
                                <wpg:cNvPr id="16" name="Group 16"/>
                                <wpg:cNvGrpSpPr/>
                                <wpg:grpSpPr>
                                  <a:xfrm>
                                    <a:off x="1611714" y="101530"/>
                                    <a:ext cx="3436828" cy="372427"/>
                                    <a:chOff x="1611714" y="101530"/>
                                    <a:chExt cx="3436828" cy="372427"/>
                                  </a:xfrm>
                                </wpg:grpSpPr>
                                <wps:wsp>
                                  <wps:cNvPr id="24" name="Arrow: Chevron 24"/>
                                  <wps:cNvSpPr/>
                                  <wps:spPr>
                                    <a:xfrm>
                                      <a:off x="1827391" y="101530"/>
                                      <a:ext cx="3221151" cy="32441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F0F29AC" w14:textId="666F9481" w:rsidR="007343F1" w:rsidRPr="007343F1" w:rsidRDefault="007343F1" w:rsidP="007343F1">
                                        <w:pPr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6373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Ứng dụng tam thức</w:t>
                                        </w:r>
                                        <w:r w:rsidRPr="00E6373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bậc hai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5" name="Group 2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6" name="Freeform: Shape 2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B58FD80" w14:textId="77777777" w:rsidR="007343F1" w:rsidRPr="006D5D08" w:rsidRDefault="007343F1" w:rsidP="007343F1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30020220" w14:textId="77777777" w:rsidR="007343F1" w:rsidRDefault="007343F1" w:rsidP="007343F1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8" name="Group 2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9" name="Freeform: Shape 2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0" name="Flowchart: Terminator 3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1" name="Flowchart: Direct Access Storage 3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2" name="Group 3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3" name="Flowchart: Preparation 3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70DECB1" w14:textId="2F1ABDE6" w:rsidR="007343F1" w:rsidRDefault="007343F1" w:rsidP="007343F1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BCA2152" id="_x0000_s1161" style="width:515.5pt;height:275.25pt;mso-position-horizontal-relative:char;mso-position-vertical-relative:line" coordsize="65471,33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">
                <v:shape id="Rectangle: Diagonal Corners Rounded 1" o:spid="_x0000_s1162" style="position:absolute;top:2603;width:65471;height:3136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5495;6547104,3106551;6532329,3136250;112179,3136250;0,2910755;0,29699;14775,0" o:connectangles="0,0,0,0,0,0,0,0,0" textboxrect="0,0,6435090,1533525"/>
                  <v:textbox>
                    <w:txbxContent>
                      <w:p w14:paraId="2181CE9E" w14:textId="77777777" w:rsidR="005E416A" w:rsidRDefault="005E416A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3EDDDD1" w14:textId="77777777" w:rsidR="005E416A" w:rsidRDefault="005E416A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E1C965E" w14:textId="0BE038C0" w:rsidR="005E416A" w:rsidRPr="005E416A" w:rsidRDefault="007343F1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5E416A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5E416A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 w:rsidR="005E416A" w:rsidRPr="005E416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phương trình bậc hai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 xml:space="preserve">+bx+c=0. 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a≠0</m:t>
                              </m:r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, (2)</m:t>
                          </m:r>
                        </m:oMath>
                      </w:p>
                      <w:p w14:paraId="59C1799A" w14:textId="77777777" w:rsidR="005E416A" w:rsidRPr="005E416A" w:rsidRDefault="005E416A" w:rsidP="004529D3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⇔Δ≥0.</m:t>
                          </m:r>
                        </m:oMath>
                      </w:p>
                      <w:p w14:paraId="6E62E0AF" w14:textId="77777777" w:rsidR="005E416A" w:rsidRPr="005E416A" w:rsidRDefault="005E416A" w:rsidP="004529D3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trái dấu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⇔ac&lt;0.</m:t>
                          </m:r>
                        </m:oMath>
                      </w:p>
                      <w:p w14:paraId="62528E50" w14:textId="77777777" w:rsidR="005E416A" w:rsidRPr="005E416A" w:rsidRDefault="005E416A" w:rsidP="004529D3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cùng dấu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  <w:p w14:paraId="142A6CE8" w14:textId="77777777" w:rsidR="005E416A" w:rsidRPr="005E416A" w:rsidRDefault="005E416A" w:rsidP="004529D3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dương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  <m:ctrlPr>
                                    <w:rPr>
                                      <w:rFonts w:ascii="Cambria Math" w:eastAsia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eastAsia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  <w:p w14:paraId="617E0689" w14:textId="3AA0AB97" w:rsidR="007343F1" w:rsidRPr="005E416A" w:rsidRDefault="005E416A" w:rsidP="004529D3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âm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  <m:ctrlPr>
                                    <w:rPr>
                                      <w:rFonts w:ascii="Cambria Math" w:eastAsia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eastAsia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&lt;0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</w:txbxContent>
                  </v:textbox>
                </v:shape>
                <v:group id="Group 10" o:spid="_x0000_s1163" style="position:absolute;left:1508;width:50784;height:5715" coordorigin="1508" coordsize="5078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12" o:spid="_x0000_s1164" style="position:absolute;left:1508;width:50787;height:4857" coordorigin="1508" coordsize="507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group id="Group 13" o:spid="_x0000_s1165" style="position:absolute;left:1840;width:50455;height:4857" coordorigin="1840" coordsize="5045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<v:shape id="Rectangle: Single Corner Snipped 14" o:spid="_x0000_s1166" style="position:absolute;left:1840;top:380;width:50455;height:4476;visibility:visible;mso-wrap-style:square;v-text-anchor:middle" coordsize="5045450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" path="m,l4890726,r154724,154724l5045450,447555,,447555,,xe" fillcolor="#efddf6 [663]" stroked="f" strokeweight="1.25pt">
                        <v:fill r:id="rId124" o:title="" color2="#fffff7" type="pattern"/>
                        <v:path arrowok="t" o:connecttype="custom" o:connectlocs="0,0;4890726,0;5045450,154724;5045450,447555;0,447555;0,0" o:connectangles="0,0,0,0,0,0"/>
                      </v:shape>
                      <v:group id="Group 15" o:spid="_x0000_s1167" style="position:absolute;left:15021;width:35464;height:4857" coordorigin="15021" coordsize="3546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group id="Group 16" o:spid="_x0000_s1168" style="position:absolute;left:16117;top:1015;width:34368;height:3724" coordorigin="16117,1015" coordsize="34368,3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  <v:shape id="Arrow: Chevron 24" o:spid="_x0000_s1169" type="#_x0000_t55" style="position:absolute;left:18273;top:1015;width:32212;height:32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" adj="2113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F0F29AC" w14:textId="666F9481" w:rsidR="007343F1" w:rsidRPr="007343F1" w:rsidRDefault="007343F1" w:rsidP="007343F1">
                                  <w:pPr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6373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Ứng dụng tam thức</w:t>
                                  </w:r>
                                  <w:r w:rsidRPr="00E6373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bậc hai</w:t>
                                  </w:r>
                                </w:p>
                              </w:txbxContent>
                            </v:textbox>
                          </v:shape>
                          <v:group id="Group 2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  <v:shape id="Freeform: Shape 2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  <v:textbox>
                                <w:txbxContent>
                                  <w:p w14:paraId="4B58FD80" w14:textId="77777777" w:rsidR="007343F1" w:rsidRPr="006D5D08" w:rsidRDefault="007343F1" w:rsidP="007343F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30020220" w14:textId="77777777" w:rsidR="007343F1" w:rsidRDefault="007343F1" w:rsidP="007343F1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  <v:shape id="Freeform: Shape 2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0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1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2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Flowchart: Preparation 33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370DECB1" w14:textId="2F1ABDE6" w:rsidR="007343F1" w:rsidRDefault="007343F1" w:rsidP="007343F1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600D197" w14:textId="47635A04" w:rsidR="007343F1" w:rsidRPr="002758F1" w:rsidRDefault="007343F1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2C2D4D3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phương trình: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980" w:dyaOrig="400" w14:anchorId="41A9CB4C">
          <v:shape id="_x0000_i9312" type="#_x0000_t75" style="width:149.25pt;height:20.25pt" o:ole="">
            <v:imagedata r:id="rId885" o:title=""/>
          </v:shape>
          <o:OLEObject Type="Embed" ProgID="Equation.DSMT4" ShapeID="_x0000_i9312" DrawAspect="Content" ObjectID="_1689146235" r:id="rId886"/>
        </w:object>
      </w:r>
      <w:r w:rsidRPr="002758F1">
        <w:rPr>
          <w:rFonts w:ascii="Chu Van An" w:hAnsi="Chu Van An" w:cs="Chu Van An"/>
          <w:sz w:val="24"/>
          <w:szCs w:val="24"/>
        </w:rPr>
        <w:t>Định m để phương trình có hai nghiệm âm</w:t>
      </w:r>
    </w:p>
    <w:p w14:paraId="176B7F91" w14:textId="77777777" w:rsidR="00F96931" w:rsidRPr="002758F1" w:rsidRDefault="00F96931" w:rsidP="002758F1">
      <w:pPr>
        <w:pStyle w:val="ListParagraph"/>
        <w:tabs>
          <w:tab w:val="left" w:pos="992"/>
        </w:tabs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12099A25" w14:textId="77777777" w:rsidR="00F96931" w:rsidRPr="002758F1" w:rsidRDefault="00F96931" w:rsidP="004529D3">
      <w:pPr>
        <w:pStyle w:val="ListParagraph"/>
        <w:numPr>
          <w:ilvl w:val="0"/>
          <w:numId w:val="19"/>
        </w:numPr>
        <w:spacing w:after="0" w:line="240" w:lineRule="auto"/>
        <w:rPr>
          <w:rFonts w:ascii="Chu Van An" w:hAnsi="Chu Van An" w:cs="Chu Van An"/>
          <w:bCs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Yêu cầu bài toán thỏa mãn</w:t>
      </w:r>
      <w:r w:rsidRPr="002758F1">
        <w:rPr>
          <w:rFonts w:ascii="Chu Van An" w:hAnsi="Chu Van An" w:cs="Chu Van An"/>
          <w:position w:val="-50"/>
          <w:sz w:val="24"/>
          <w:szCs w:val="24"/>
        </w:rPr>
        <w:object w:dxaOrig="2940" w:dyaOrig="1120" w14:anchorId="29E8EA18">
          <v:shape id="_x0000_i9313" type="#_x0000_t75" style="width:147pt;height:56.25pt" o:ole="">
            <v:imagedata r:id="rId887" o:title=""/>
          </v:shape>
          <o:OLEObject Type="Embed" ProgID="Equation.DSMT4" ShapeID="_x0000_i9313" DrawAspect="Content" ObjectID="_1689146236" r:id="rId888"/>
        </w:object>
      </w:r>
    </w:p>
    <w:p w14:paraId="156B4753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Định m để phương trình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799" w:dyaOrig="360" w14:anchorId="67695922">
          <v:shape id="_x0000_i9314" type="#_x0000_t75" style="width:140.25pt;height:18pt" o:ole="">
            <v:imagedata r:id="rId889" o:title=""/>
          </v:shape>
          <o:OLEObject Type="Embed" ProgID="Equation.3" ShapeID="_x0000_i9314" DrawAspect="Content" ObjectID="_1689146237" r:id="rId89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phân biệt</w:t>
      </w:r>
    </w:p>
    <w:p w14:paraId="4F9BF260" w14:textId="77777777" w:rsidR="00F96931" w:rsidRPr="002758F1" w:rsidRDefault="00F96931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1</w:t>
      </w:r>
      <w:r w:rsidRPr="002758F1">
        <w:rPr>
          <w:rFonts w:ascii="Chu Van An" w:hAnsi="Chu Van An" w:cs="Chu Van An"/>
          <w:sz w:val="24"/>
          <w:szCs w:val="24"/>
        </w:rPr>
        <w:t>,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thỏa: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1</w:t>
      </w:r>
      <w:r w:rsidRPr="002758F1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+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2</w:t>
      </w:r>
      <w:r w:rsidRPr="002758F1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= 8</w:t>
      </w:r>
    </w:p>
    <w:p w14:paraId="2CAE21B2" w14:textId="77777777" w:rsidR="00F96931" w:rsidRPr="002758F1" w:rsidRDefault="00F96931" w:rsidP="002758F1">
      <w:pPr>
        <w:spacing w:before="120"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2F4F74D2" w14:textId="77777777" w:rsidR="00F96931" w:rsidRPr="002758F1" w:rsidRDefault="00F96931" w:rsidP="004529D3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Pt có 2 nghiệm phân biệt: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900" w:dyaOrig="279" w14:anchorId="4F8D52F4">
          <v:shape id="_x0000_i9315" type="#_x0000_t75" style="width:144.75pt;height:14.25pt" o:ole="">
            <v:imagedata r:id="rId891" o:title=""/>
          </v:shape>
          <o:OLEObject Type="Embed" ProgID="Equation.3" ShapeID="_x0000_i9315" DrawAspect="Content" ObjectID="_1689146238" r:id="rId892"/>
        </w:object>
      </w:r>
    </w:p>
    <w:p w14:paraId="164156E3" w14:textId="77777777" w:rsidR="00F96931" w:rsidRPr="002758F1" w:rsidRDefault="00F96931" w:rsidP="004529D3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Đl vi-et: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1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+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= 2 (m – 1);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1</w:t>
      </w:r>
      <w:r w:rsidRPr="002758F1">
        <w:rPr>
          <w:rFonts w:ascii="Chu Van An" w:hAnsi="Chu Van An" w:cs="Chu Van An"/>
          <w:sz w:val="24"/>
          <w:szCs w:val="24"/>
          <w:lang w:val="fr-FR"/>
        </w:rPr>
        <w:t>.x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= m</w:t>
      </w:r>
      <w:r w:rsidRPr="002758F1">
        <w:rPr>
          <w:rFonts w:ascii="Chu Van An" w:hAnsi="Chu Van An" w:cs="Chu Van An"/>
          <w:sz w:val="24"/>
          <w:szCs w:val="24"/>
          <w:vertAlign w:val="super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– 3 m)</w:t>
      </w:r>
    </w:p>
    <w:p w14:paraId="63AEF796" w14:textId="77777777" w:rsidR="00F96931" w:rsidRPr="002758F1" w:rsidRDefault="00F96931" w:rsidP="004529D3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object w:dxaOrig="6460" w:dyaOrig="380" w14:anchorId="7BB4402A">
          <v:shape id="_x0000_i9316" type="#_x0000_t75" style="width:323.25pt;height:18.75pt" o:ole="">
            <v:imagedata r:id="rId893" o:title=""/>
          </v:shape>
          <o:OLEObject Type="Embed" ProgID="Equation.3" ShapeID="_x0000_i9316" DrawAspect="Content" ObjectID="_1689146239" r:id="rId894"/>
        </w:object>
      </w:r>
    </w:p>
    <w:p w14:paraId="4A5D2D61" w14:textId="77777777" w:rsidR="00F96931" w:rsidRPr="002758F1" w:rsidRDefault="00F96931" w:rsidP="002758F1">
      <w:pPr>
        <w:pStyle w:val="ListParagraph"/>
        <w:spacing w:line="240" w:lineRule="auto"/>
        <w:ind w:left="2126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object w:dxaOrig="2940" w:dyaOrig="720" w14:anchorId="4D0E902E">
          <v:shape id="_x0000_i9317" type="#_x0000_t75" style="width:147pt;height:36pt" o:ole="">
            <v:imagedata r:id="rId895" o:title=""/>
          </v:shape>
          <o:OLEObject Type="Embed" ProgID="Equation.3" ShapeID="_x0000_i9317" DrawAspect="Content" ObjectID="_1689146240" r:id="rId896"/>
        </w:object>
      </w:r>
    </w:p>
    <w:p w14:paraId="73A2ADB0" w14:textId="77777777" w:rsidR="00F96931" w:rsidRPr="002758F1" w:rsidRDefault="00F96931" w:rsidP="004529D3">
      <w:pPr>
        <w:pStyle w:val="ListParagraph"/>
        <w:numPr>
          <w:ilvl w:val="0"/>
          <w:numId w:val="16"/>
        </w:numPr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>So với điều kiện, ta được m = 2</w:t>
      </w:r>
    </w:p>
    <w:p w14:paraId="42EE35C5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Cho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659" w:dyaOrig="400" w14:anchorId="42BE178B">
          <v:shape id="_x0000_i9318" type="#_x0000_t75" style="width:132.75pt;height:20.25pt" o:ole="">
            <v:imagedata r:id="rId897" o:title=""/>
          </v:shape>
          <o:OLEObject Type="Embed" ProgID="Equation.DSMT4" ShapeID="_x0000_i9318" DrawAspect="Content" ObjectID="_1689146241" r:id="rId89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.Tìm m để phương trình có 2 nghiệm trái dấu</w:t>
      </w:r>
    </w:p>
    <w:p w14:paraId="479191B8" w14:textId="77777777" w:rsidR="00F96931" w:rsidRPr="002758F1" w:rsidRDefault="00F96931" w:rsidP="002758F1">
      <w:pPr>
        <w:pStyle w:val="ListParagraph"/>
        <w:spacing w:line="240" w:lineRule="auto"/>
        <w:ind w:left="992" w:hanging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69020CD" w14:textId="77777777" w:rsidR="00F96931" w:rsidRPr="002758F1" w:rsidRDefault="00F96931" w:rsidP="004529D3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>Phương trình có 2 nghiệm trái dấu khi P&lt;0</w:t>
      </w:r>
    </w:p>
    <w:p w14:paraId="524733F6" w14:textId="77777777" w:rsidR="00F96931" w:rsidRPr="002758F1" w:rsidRDefault="00F96931" w:rsidP="004529D3">
      <w:pPr>
        <w:pStyle w:val="ListParagraph"/>
        <w:numPr>
          <w:ilvl w:val="0"/>
          <w:numId w:val="18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280" w:dyaOrig="400" w14:anchorId="1199F961">
          <v:shape id="_x0000_i9319" type="#_x0000_t75" style="width:114pt;height:20.25pt" o:ole="">
            <v:imagedata r:id="rId899" o:title=""/>
          </v:shape>
          <o:OLEObject Type="Embed" ProgID="Equation.DSMT4" ShapeID="_x0000_i9319" DrawAspect="Content" ObjectID="_1689146242" r:id="rId900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20" w:dyaOrig="279" w14:anchorId="5B00B576">
          <v:shape id="_x0000_i9320" type="#_x0000_t75" style="width:111pt;height:14.25pt" o:ole="">
            <v:imagedata r:id="rId901" o:title=""/>
          </v:shape>
          <o:OLEObject Type="Embed" ProgID="Equation.DSMT4" ShapeID="_x0000_i9320" DrawAspect="Content" ObjectID="_1689146243" r:id="rId902"/>
        </w:object>
      </w:r>
    </w:p>
    <w:p w14:paraId="10A135E4" w14:textId="77777777" w:rsidR="00F96931" w:rsidRPr="002758F1" w:rsidRDefault="00F96931" w:rsidP="004529D3">
      <w:pPr>
        <w:pStyle w:val="ListParagraph"/>
        <w:numPr>
          <w:ilvl w:val="0"/>
          <w:numId w:val="18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Vậy với m &gt;-1 phương trình có hai nghiệm trái dấu</w:t>
      </w:r>
    </w:p>
    <w:p w14:paraId="139D3749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phương trình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3440" w:dyaOrig="380" w14:anchorId="453E44B0">
          <v:shape id="_x0000_i9321" type="#_x0000_t75" style="width:171.75pt;height:18.75pt" o:ole="">
            <v:imagedata r:id="rId903" o:title=""/>
          </v:shape>
          <o:OLEObject Type="Embed" ProgID="Equation.DSMT4" ShapeID="_x0000_i9321" DrawAspect="Content" ObjectID="_1689146244" r:id="rId904"/>
        </w:object>
      </w:r>
      <w:r w:rsidRPr="002758F1">
        <w:rPr>
          <w:rFonts w:ascii="Chu Van An" w:hAnsi="Chu Van An" w:cs="Chu Van An"/>
          <w:sz w:val="24"/>
          <w:szCs w:val="24"/>
        </w:rPr>
        <w:t>. Tìm m để phương trình đã cho có nghiệm.</w:t>
      </w:r>
    </w:p>
    <w:p w14:paraId="115E9BA0" w14:textId="77777777" w:rsidR="00F96931" w:rsidRPr="002758F1" w:rsidRDefault="00F96931" w:rsidP="002758F1">
      <w:pPr>
        <w:pStyle w:val="ListParagraph"/>
        <w:spacing w:line="240" w:lineRule="auto"/>
        <w:ind w:left="992" w:hanging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851420" w14:textId="77777777" w:rsidR="00F96931" w:rsidRPr="002758F1" w:rsidRDefault="00F96931" w:rsidP="004529D3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bậc hai có nghiệm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940" w:dyaOrig="279" w14:anchorId="00DDDF18">
          <v:shape id="_x0000_i9322" type="#_x0000_t75" style="width:47.25pt;height:14.25pt" o:ole="">
            <v:imagedata r:id="rId905" o:title=""/>
          </v:shape>
          <o:OLEObject Type="Embed" ProgID="Equation.DSMT4" ShapeID="_x0000_i9322" DrawAspect="Content" ObjectID="_1689146245" r:id="rId906"/>
        </w:object>
      </w:r>
    </w:p>
    <w:p w14:paraId="0D620903" w14:textId="77777777" w:rsidR="00F96931" w:rsidRPr="002758F1" w:rsidRDefault="00F96931" w:rsidP="004529D3">
      <w:pPr>
        <w:pStyle w:val="ListParagraph"/>
        <w:numPr>
          <w:ilvl w:val="0"/>
          <w:numId w:val="17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bCs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3440" w:dyaOrig="620" w14:anchorId="5AC45650">
          <v:shape id="_x0000_i9323" type="#_x0000_t75" style="width:171.75pt;height:30.75pt" o:ole="">
            <v:imagedata r:id="rId907" o:title=""/>
          </v:shape>
          <o:OLEObject Type="Embed" ProgID="Equation.DSMT4" ShapeID="_x0000_i9323" DrawAspect="Content" ObjectID="_1689146246" r:id="rId908"/>
        </w:object>
      </w:r>
    </w:p>
    <w:p w14:paraId="05007576" w14:textId="77777777" w:rsidR="00F96931" w:rsidRPr="002758F1" w:rsidRDefault="00F96931" w:rsidP="004529D3">
      <w:pPr>
        <w:pStyle w:val="ListParagraph"/>
        <w:numPr>
          <w:ilvl w:val="0"/>
          <w:numId w:val="17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với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800" w:dyaOrig="620" w14:anchorId="3930168D">
          <v:shape id="_x0000_i9324" type="#_x0000_t75" style="width:39.75pt;height:30.75pt" o:ole="">
            <v:imagedata r:id="rId909" o:title=""/>
          </v:shape>
          <o:OLEObject Type="Embed" ProgID="Equation.DSMT4" ShapeID="_x0000_i9324" DrawAspect="Content" ObjectID="_1689146247" r:id="rId91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yêu cầu bài toán.</w:t>
      </w:r>
    </w:p>
    <w:p w14:paraId="7DA6DA46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Gọi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315" w:dyaOrig="375" w14:anchorId="04DDFC36">
          <v:shape id="_x0000_i9325" type="#_x0000_t75" style="width:15.75pt;height:18.75pt" o:ole="">
            <v:imagedata r:id="rId911" o:title=""/>
          </v:shape>
          <o:OLEObject Type="Embed" ProgID="Equation.DSMT4" ShapeID="_x0000_i9325" DrawAspect="Content" ObjectID="_1689146248" r:id="rId91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giá trị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25" w14:anchorId="5321670D">
          <v:shape id="_x0000_i9326" type="#_x0000_t75" style="width:13.5pt;height:11.25pt" o:ole="">
            <v:imagedata r:id="rId913" o:title=""/>
          </v:shape>
          <o:OLEObject Type="Embed" ProgID="Equation.DSMT4" ShapeID="_x0000_i9326" DrawAspect="Content" ObjectID="_1689146249" r:id="rId91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085" w:dyaOrig="405" w14:anchorId="437B49D8">
          <v:shape id="_x0000_i9327" type="#_x0000_t75" style="width:104.25pt;height:20.25pt" o:ole="">
            <v:imagedata r:id="rId915" o:title=""/>
          </v:shape>
          <o:OLEObject Type="Embed" ProgID="Equation.DSMT4" ShapeID="_x0000_i9327" DrawAspect="Content" ObjectID="_1689146250" r:id="rId91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nghiệm. Khẳng định nào sau đây là đúng?</w:t>
      </w:r>
    </w:p>
    <w:p w14:paraId="0510A84B" w14:textId="77777777" w:rsidR="00F96931" w:rsidRPr="002758F1" w:rsidRDefault="00F96931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765" w:dyaOrig="375" w14:anchorId="6BCCC16D">
          <v:shape id="_x0000_i9328" type="#_x0000_t75" style="width:38.25pt;height:18.75pt" o:ole="">
            <v:imagedata r:id="rId917" o:title=""/>
          </v:shape>
          <o:OLEObject Type="Embed" ProgID="Equation.DSMT4" ShapeID="_x0000_i9328" DrawAspect="Content" ObjectID="_1689146251" r:id="rId91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1200" w:dyaOrig="405" w14:anchorId="29256A43">
          <v:shape id="_x0000_i9329" type="#_x0000_t75" style="width:60pt;height:20.25pt" o:ole="">
            <v:imagedata r:id="rId919" o:title=""/>
          </v:shape>
          <o:OLEObject Type="Embed" ProgID="Equation.DSMT4" ShapeID="_x0000_i9329" DrawAspect="Content" ObjectID="_1689146252" r:id="rId92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90" w:dyaOrig="405" w14:anchorId="1B6A42F7">
          <v:shape id="_x0000_i9330" type="#_x0000_t75" style="width:49.5pt;height:20.25pt" o:ole="">
            <v:imagedata r:id="rId921" o:title=""/>
          </v:shape>
          <o:OLEObject Type="Embed" ProgID="Equation.DSMT4" ShapeID="_x0000_i9330" DrawAspect="Content" ObjectID="_1689146253" r:id="rId92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1155" w:dyaOrig="405" w14:anchorId="5697C12A">
          <v:shape id="_x0000_i9331" type="#_x0000_t75" style="width:57.75pt;height:20.25pt" o:ole="">
            <v:imagedata r:id="rId923" o:title=""/>
          </v:shape>
          <o:OLEObject Type="Embed" ProgID="Equation.DSMT4" ShapeID="_x0000_i9331" DrawAspect="Content" ObjectID="_1689146254" r:id="rId92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B14F845" w14:textId="77777777" w:rsidR="00F96931" w:rsidRPr="002758F1" w:rsidRDefault="00F96931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E8563A8" w14:textId="77777777" w:rsidR="00F96931" w:rsidRPr="002758F1" w:rsidRDefault="00F96931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E4CEFC8" w14:textId="77777777" w:rsidR="00F96931" w:rsidRPr="002758F1" w:rsidRDefault="00F96931" w:rsidP="004529D3">
      <w:pPr>
        <w:pStyle w:val="ListParagraph"/>
        <w:numPr>
          <w:ilvl w:val="0"/>
          <w:numId w:val="20"/>
        </w:num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3900" w:dyaOrig="400" w14:anchorId="16DA5462">
          <v:shape id="_x0000_i9332" type="#_x0000_t75" style="width:195pt;height:20.25pt" o:ole="">
            <v:imagedata r:id="rId925" o:title=""/>
          </v:shape>
          <o:OLEObject Type="Embed" ProgID="Equation.DSMT4" ShapeID="_x0000_i9332" DrawAspect="Content" ObjectID="_1689146255" r:id="rId926"/>
        </w:object>
      </w:r>
    </w:p>
    <w:p w14:paraId="6897BDFF" w14:textId="77777777" w:rsidR="00F96931" w:rsidRPr="002758F1" w:rsidRDefault="00F96931" w:rsidP="004529D3">
      <w:pPr>
        <w:pStyle w:val="ListParagraph"/>
        <w:numPr>
          <w:ilvl w:val="0"/>
          <w:numId w:val="20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>Phương trình vô nghiệm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20" w:dyaOrig="270" w14:anchorId="50E3EB33">
          <v:shape id="_x0000_i9333" type="#_x0000_t75" style="width:111pt;height:13.5pt" o:ole="">
            <v:imagedata r:id="rId927" o:title=""/>
          </v:shape>
          <o:OLEObject Type="Embed" ProgID="Equation.DSMT4" ShapeID="_x0000_i9333" DrawAspect="Content" ObjectID="_1689146256" r:id="rId92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8756C57" w14:textId="2A40CB2A" w:rsidR="007343F1" w:rsidRPr="002758F1" w:rsidRDefault="007343F1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  <w:t xml:space="preserve"> </w:t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00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834A79" w:rsidRPr="00636214" w14:paraId="7639C240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A384512" w14:textId="77777777" w:rsidR="00834A79" w:rsidRPr="00636214" w:rsidRDefault="00834A79" w:rsidP="00863B3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  <w:lang w:val="vi-VN"/>
              </w:rPr>
              <w:object w:dxaOrig="1875" w:dyaOrig="435" w14:anchorId="541C1F60">
                <v:shape id="_x0000_i49022" type="#_x0000_t75" style="width:93.75pt;height:21.75pt" o:ole="">
                  <v:imagedata r:id="rId929" o:title=""/>
                </v:shape>
                <o:OLEObject Type="Embed" ProgID="Equation.DSMT4" ShapeID="_x0000_i49022" DrawAspect="Content" ObjectID="_1689146257" r:id="rId93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có nghiệm duy nhất khi và chỉ khi</w:t>
            </w:r>
          </w:p>
          <w:p w14:paraId="0BBEA7CC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  <w:lang w:val="vi-VN"/>
              </w:rPr>
              <w:object w:dxaOrig="1500" w:dyaOrig="315" w14:anchorId="55EC7586">
                <v:shape id="_x0000_i49023" type="#_x0000_t75" style="width:75pt;height:15.75pt" o:ole="">
                  <v:imagedata r:id="rId931" o:title=""/>
                </v:shape>
                <o:OLEObject Type="Embed" ProgID="Equation.DSMT4" ShapeID="_x0000_i49023" DrawAspect="Content" ObjectID="_1689146258" r:id="rId93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735" w:dyaOrig="285" w14:anchorId="6B6572BD">
                <v:shape id="_x0000_i49024" type="#_x0000_t75" style="width:36.75pt;height:14.25pt" o:ole="">
                  <v:imagedata r:id="rId933" o:title=""/>
                </v:shape>
                <o:OLEObject Type="Embed" ProgID="Equation.DSMT4" ShapeID="_x0000_i49024" DrawAspect="Content" ObjectID="_1689146259" r:id="rId93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C37F1EF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3366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615" w:dyaOrig="285" w14:anchorId="2DEFAD6E">
                <v:shape id="_x0000_i49025" type="#_x0000_t75" style="width:30.75pt;height:14.25pt" o:ole="">
                  <v:imagedata r:id="rId935" o:title=""/>
                </v:shape>
                <o:OLEObject Type="Embed" ProgID="Equation.DSMT4" ShapeID="_x0000_i49025" DrawAspect="Content" ObjectID="_1689146260" r:id="rId93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3366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3366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735" w:dyaOrig="285" w14:anchorId="5EDD16AC">
                <v:shape id="_x0000_i49026" type="#_x0000_t75" style="width:36.75pt;height:14.25pt" o:ole="">
                  <v:imagedata r:id="rId937" o:title=""/>
                </v:shape>
                <o:OLEObject Type="Embed" ProgID="Equation.DSMT4" ShapeID="_x0000_i49026" DrawAspect="Content" ObjectID="_1689146261" r:id="rId93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94939D5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3CA2AF" w14:textId="77777777" w:rsidR="00834A79" w:rsidRPr="00636214" w:rsidRDefault="00834A79" w:rsidP="00863B34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34A79" w:rsidRPr="00636214" w14:paraId="3A7725AA" w14:textId="77777777" w:rsidTr="00935A5C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0DE17AC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85" w:dyaOrig="315" w14:anchorId="62BBA9C9">
                <v:shape id="_x0000_i49027" type="#_x0000_t75" style="width:89.25pt;height:15.75pt" o:ole="">
                  <v:imagedata r:id="rId939" o:title=""/>
                </v:shape>
                <o:OLEObject Type="Embed" ProgID="Equation.DSMT4" ShapeID="_x0000_i49027" DrawAspect="Content" ObjectID="_1689146262" r:id="rId94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nghiệm khi và chỉ khi</w:t>
            </w:r>
          </w:p>
          <w:p w14:paraId="033EF63B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60" w:dyaOrig="615" w14:anchorId="546D7409">
                <v:shape id="_x0000_i49028" type="#_x0000_t75" style="width:33pt;height:30.75pt" o:ole="">
                  <v:imagedata r:id="rId941" o:title=""/>
                </v:shape>
                <o:OLEObject Type="Embed" ProgID="Equation.DSMT4" ShapeID="_x0000_i49028" DrawAspect="Content" ObjectID="_1689146263" r:id="rId94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06096C51">
                <v:shape id="_x0000_i49029" type="#_x0000_t75" style="width:32.25pt;height:30.75pt" o:ole="">
                  <v:imagedata r:id="rId943" o:title=""/>
                </v:shape>
                <o:OLEObject Type="Embed" ProgID="Equation.DSMT4" ShapeID="_x0000_i49029" DrawAspect="Content" ObjectID="_1689146264" r:id="rId94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2178F99F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780" w:dyaOrig="615" w14:anchorId="328D1A3F">
                <v:shape id="_x0000_i49030" type="#_x0000_t75" style="width:39pt;height:30.75pt" o:ole="">
                  <v:imagedata r:id="rId945" o:title=""/>
                </v:shape>
                <o:OLEObject Type="Embed" ProgID="Equation.DSMT4" ShapeID="_x0000_i49030" DrawAspect="Content" ObjectID="_1689146265" r:id="rId94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6A34ACEA">
                <v:shape id="_x0000_i49031" type="#_x0000_t75" style="width:32.25pt;height:30.75pt" o:ole="">
                  <v:imagedata r:id="rId947" o:title=""/>
                </v:shape>
                <o:OLEObject Type="Embed" ProgID="Equation.DSMT4" ShapeID="_x0000_i49031" DrawAspect="Content" ObjectID="_1689146266" r:id="rId948"/>
              </w:object>
            </w:r>
          </w:p>
          <w:p w14:paraId="390D077B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E4C570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E491ABB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7ECCBA5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phương trình bậc hai: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165" w:dyaOrig="375" w14:anchorId="01DA7889">
                <v:shape id="_x0000_i49032" type="#_x0000_t75" style="width:158.25pt;height:18.75pt" o:ole="">
                  <v:imagedata r:id="rId949" o:title=""/>
                </v:shape>
                <o:OLEObject Type="Embed" ProgID="Equation.DSMT4" ShapeID="_x0000_i49032" DrawAspect="Content" ObjectID="_1689146267" r:id="rId95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với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25" w14:anchorId="354EC5FC">
                <v:shape id="_x0000_i49033" type="#_x0000_t75" style="width:12.75pt;height:11.25pt" o:ole="">
                  <v:imagedata r:id="rId951" o:title=""/>
                </v:shape>
                <o:OLEObject Type="Embed" ProgID="Equation.DSMT4" ShapeID="_x0000_i49033" DrawAspect="Content" ObjectID="_1689146268" r:id="rId95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tham số. Mệnh đề nào sau đây là mệnh đề đúng?</w:t>
            </w:r>
          </w:p>
          <w:p w14:paraId="224D2719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Phương trình luôn vô nghiệm với mọi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fr-FR"/>
              </w:rPr>
              <w:object w:dxaOrig="660" w:dyaOrig="285" w14:anchorId="2A0E2074">
                <v:shape id="_x0000_i49034" type="#_x0000_t75" style="width:33pt;height:14.25pt" o:ole="">
                  <v:imagedata r:id="rId953" o:title=""/>
                </v:shape>
                <o:OLEObject Type="Embed" ProgID="Equation.DSMT4" ShapeID="_x0000_i49034" DrawAspect="Content" ObjectID="_1689146269" r:id="rId95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4E1BFBB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Phương trình luôn có hai nghiệm phân biệt với mọi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fr-FR"/>
              </w:rPr>
              <w:object w:dxaOrig="660" w:dyaOrig="285" w14:anchorId="7AFFCCB1">
                <v:shape id="_x0000_i49035" type="#_x0000_t75" style="width:33pt;height:14.25pt" o:ole="">
                  <v:imagedata r:id="rId955" o:title=""/>
                </v:shape>
                <o:OLEObject Type="Embed" ProgID="Equation.DSMT4" ShapeID="_x0000_i49035" DrawAspect="Content" ObjectID="_1689146270" r:id="rId95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3850DA6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Phương trình có duy nhất một nghiệm với mọi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fr-FR"/>
              </w:rPr>
              <w:object w:dxaOrig="660" w:dyaOrig="285" w14:anchorId="425C983D">
                <v:shape id="_x0000_i49036" type="#_x0000_t75" style="width:33pt;height:14.25pt" o:ole="">
                  <v:imagedata r:id="rId957" o:title=""/>
                </v:shape>
                <o:OLEObject Type="Embed" ProgID="Equation.DSMT4" ShapeID="_x0000_i49036" DrawAspect="Content" ObjectID="_1689146271" r:id="rId958"/>
              </w:object>
            </w:r>
            <w:r w:rsidRPr="00636214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</w:p>
          <w:p w14:paraId="0269734C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Tồn tại một giá trị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fr-FR"/>
              </w:rPr>
              <w:object w:dxaOrig="255" w:dyaOrig="225" w14:anchorId="75493266">
                <v:shape id="_x0000_i49037" type="#_x0000_t75" style="width:12.75pt;height:11.25pt" o:ole="">
                  <v:imagedata r:id="rId959" o:title=""/>
                </v:shape>
                <o:OLEObject Type="Embed" ProgID="Equation.DSMT4" ShapeID="_x0000_i49037" DrawAspect="Content" ObjectID="_1689146272" r:id="rId96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để phương trình có nghiệm kép</w:t>
            </w:r>
            <w:r w:rsidRPr="00636214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</w:p>
          <w:p w14:paraId="2278E3D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CA19B6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6A25A53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59359F2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Tìm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60" w:dyaOrig="220" w14:anchorId="141F75E2">
                <v:shape id="_x0000_i49038" type="#_x0000_t75" style="width:12.75pt;height:11.25pt" o:ole="">
                  <v:imagedata r:id="rId961" o:title=""/>
                </v:shape>
                <o:OLEObject Type="Embed" ProgID="Equation.DSMT4" ShapeID="_x0000_i49038" DrawAspect="Content" ObjectID="_1689146273" r:id="rId96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để phương trình sau có nghiệm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60" w:dyaOrig="400" w14:anchorId="15FA1846">
                <v:shape id="_x0000_i49039" type="#_x0000_t75" style="width:78pt;height:20.25pt" o:ole="">
                  <v:imagedata r:id="rId963" o:title=""/>
                </v:shape>
                <o:OLEObject Type="Embed" ProgID="Equation.DSMT4" ShapeID="_x0000_i49039" DrawAspect="Content" ObjectID="_1689146274" r:id="rId96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EE3C82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3681FF9C">
                <v:shape id="_x0000_i49040" type="#_x0000_t75" style="width:27.75pt;height:14.25pt" o:ole="">
                  <v:imagedata r:id="rId965" o:title=""/>
                </v:shape>
                <o:OLEObject Type="Embed" ProgID="Equation.DSMT4" ShapeID="_x0000_i49040" DrawAspect="Content" ObjectID="_1689146275" r:id="rId966"/>
              </w:object>
            </w:r>
            <w:r w:rsidRPr="00636214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9" w14:anchorId="3437D6C5">
                <v:shape id="_x0000_i49041" type="#_x0000_t75" style="width:36pt;height:14.25pt" o:ole="">
                  <v:imagedata r:id="rId967" o:title=""/>
                </v:shape>
                <o:OLEObject Type="Embed" ProgID="Equation.DSMT4" ShapeID="_x0000_i49041" DrawAspect="Content" ObjectID="_1689146276" r:id="rId968"/>
              </w:object>
            </w:r>
            <w:r w:rsidRPr="00636214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</w:p>
          <w:p w14:paraId="4E94056B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9" w14:anchorId="5D3707E6">
                <v:shape id="_x0000_i49042" type="#_x0000_t75" style="width:30pt;height:14.25pt" o:ole="">
                  <v:imagedata r:id="rId969" o:title=""/>
                </v:shape>
                <o:OLEObject Type="Embed" ProgID="Equation.DSMT4" ShapeID="_x0000_i49042" DrawAspect="Content" ObjectID="_1689146277" r:id="rId970"/>
              </w:object>
            </w:r>
            <w:r w:rsidRPr="00636214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2336F592">
                <v:shape id="_x0000_i49043" type="#_x0000_t75" style="width:27.75pt;height:14.25pt" o:ole="">
                  <v:imagedata r:id="rId971" o:title=""/>
                </v:shape>
                <o:OLEObject Type="Embed" ProgID="Equation.DSMT4" ShapeID="_x0000_i49043" DrawAspect="Content" ObjectID="_1689146278" r:id="rId97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1FA0AA93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BC7A07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4BA8FEF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D6FFEAF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25" w14:anchorId="0E77B4EA">
                <v:shape id="_x0000_i49044" type="#_x0000_t75" style="width:13.5pt;height:11.25pt" o:ole="">
                  <v:imagedata r:id="rId973" o:title=""/>
                </v:shape>
                <o:OLEObject Type="Embed" ProgID="Equation.DSMT4" ShapeID="_x0000_i49044" DrawAspect="Content" ObjectID="_1689146279" r:id="rId97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565" w:dyaOrig="405" w14:anchorId="21642471">
                <v:shape id="_x0000_i49045" type="#_x0000_t75" style="width:128.25pt;height:20.25pt" o:ole="">
                  <v:imagedata r:id="rId975" o:title=""/>
                </v:shape>
                <o:OLEObject Type="Embed" ProgID="Equation.DSMT4" ShapeID="_x0000_i49045" DrawAspect="Content" ObjectID="_1689146280" r:id="rId97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hai nghiệm phân biệt.</w:t>
            </w:r>
          </w:p>
          <w:p w14:paraId="4C8A8C4A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0" w14:anchorId="19D6B5B4">
                <v:shape id="_x0000_i49046" type="#_x0000_t75" style="width:30pt;height:13.5pt" o:ole="">
                  <v:imagedata r:id="rId977" o:title=""/>
                </v:shape>
                <o:OLEObject Type="Embed" ProgID="Equation.DSMT4" ShapeID="_x0000_i49046" DrawAspect="Content" ObjectID="_1689146281" r:id="rId97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0" w14:anchorId="5D058C23">
                <v:shape id="_x0000_i49047" type="#_x0000_t75" style="width:30pt;height:13.5pt" o:ole="">
                  <v:imagedata r:id="rId979" o:title=""/>
                </v:shape>
                <o:OLEObject Type="Embed" ProgID="Equation.DSMT4" ShapeID="_x0000_i49047" DrawAspect="Content" ObjectID="_1689146282" r:id="rId98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</w:p>
          <w:p w14:paraId="7A34D184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38DDFB13">
                <v:shape id="_x0000_i49048" type="#_x0000_t75" style="width:30.75pt;height:13.5pt" o:ole="">
                  <v:imagedata r:id="rId981" o:title=""/>
                </v:shape>
                <o:OLEObject Type="Embed" ProgID="Equation.DSMT4" ShapeID="_x0000_i49048" DrawAspect="Content" ObjectID="_1689146283" r:id="rId98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36F5D202">
                <v:shape id="_x0000_i49049" type="#_x0000_t75" style="width:20.25pt;height:13.5pt" o:ole="">
                  <v:imagedata r:id="rId983" o:title=""/>
                </v:shape>
                <o:OLEObject Type="Embed" ProgID="Equation.DSMT4" ShapeID="_x0000_i49049" DrawAspect="Content" ObjectID="_1689146284" r:id="rId98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7569E9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0F5848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8399B5B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4308C21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25" w14:anchorId="0F8662DB">
                <v:shape id="_x0000_i49050" type="#_x0000_t75" style="width:13.5pt;height:11.25pt" o:ole="">
                  <v:imagedata r:id="rId985" o:title=""/>
                </v:shape>
                <o:OLEObject Type="Embed" ProgID="Equation.DSMT4" ShapeID="_x0000_i49050" DrawAspect="Content" ObjectID="_1689146285" r:id="rId98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775" w:dyaOrig="450" w14:anchorId="318B3404">
                <v:shape id="_x0000_i49051" type="#_x0000_t75" style="width:138.75pt;height:22.5pt" o:ole="">
                  <v:imagedata r:id="rId987" o:title=""/>
                </v:shape>
                <o:OLEObject Type="Embed" ProgID="Equation.DSMT4" ShapeID="_x0000_i49051" DrawAspect="Content" ObjectID="_1689146286" r:id="rId98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hai nghiệm trái dấu?</w:t>
            </w:r>
          </w:p>
          <w:p w14:paraId="057CB2B2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color w:val="9ACD4C" w:themeColor="accent1"/>
                <w:position w:val="-6"/>
                <w:sz w:val="24"/>
                <w:szCs w:val="24"/>
              </w:rPr>
              <w:object w:dxaOrig="570" w:dyaOrig="270" w14:anchorId="445749BB">
                <v:shape id="_x0000_i49052" type="#_x0000_t75" style="width:28.5pt;height:13.5pt" o:ole="">
                  <v:imagedata r:id="rId989" o:title=""/>
                </v:shape>
                <o:OLEObject Type="Embed" ProgID="Equation.DSMT4" ShapeID="_x0000_i49052" DrawAspect="Content" ObjectID="_1689146287" r:id="rId990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0" w14:anchorId="63B46153">
                <v:shape id="_x0000_i49053" type="#_x0000_t75" style="width:30pt;height:13.5pt" o:ole="">
                  <v:imagedata r:id="rId991" o:title=""/>
                </v:shape>
                <o:OLEObject Type="Embed" ProgID="Equation.DSMT4" ShapeID="_x0000_i49053" DrawAspect="Content" ObjectID="_1689146288" r:id="rId992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BE00EF0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0" w14:anchorId="1A06978E">
                <v:shape id="_x0000_i49054" type="#_x0000_t75" style="width:30pt;height:13.5pt" o:ole="">
                  <v:imagedata r:id="rId993" o:title=""/>
                </v:shape>
                <o:OLEObject Type="Embed" ProgID="Equation.DSMT4" ShapeID="_x0000_i49054" DrawAspect="Content" ObjectID="_1689146289" r:id="rId994"/>
              </w:objec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09F0D35E">
                <v:shape id="_x0000_i49055" type="#_x0000_t75" style="width:28.5pt;height:13.5pt" o:ole="">
                  <v:imagedata r:id="rId995" o:title=""/>
                </v:shape>
                <o:OLEObject Type="Embed" ProgID="Equation.DSMT4" ShapeID="_x0000_i49055" DrawAspect="Content" ObjectID="_1689146290" r:id="rId996"/>
              </w:object>
            </w:r>
          </w:p>
          <w:p w14:paraId="7DA9D078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AF9024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1982C9BE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509C9A6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Với giá trị nào của tham số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10" w14:anchorId="76E97A23">
                <v:shape id="_x0000_i49056" type="#_x0000_t75" style="width:13.5pt;height:10.5pt" o:ole="">
                  <v:imagedata r:id="rId997" o:title=""/>
                </v:shape>
                <o:OLEObject Type="Embed" ProgID="Equation.DSMT4" ShapeID="_x0000_i49056" DrawAspect="Content" ObjectID="_1689146291" r:id="rId99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thì phương trình </w:t>
            </w:r>
            <w:r w:rsidRPr="00636214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670" w:dyaOrig="450" w14:anchorId="75FF8B5F">
                <v:shape id="_x0000_i49057" type="#_x0000_t75" style="width:133.5pt;height:22.5pt" o:ole="">
                  <v:imagedata r:id="rId999" o:title=""/>
                </v:shape>
                <o:OLEObject Type="Embed" ProgID="Equation.DSMT4" ShapeID="_x0000_i49057" DrawAspect="Content" ObjectID="_1689146292" r:id="rId100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vô nghiệm?</w:t>
            </w:r>
          </w:p>
          <w:p w14:paraId="4389CC1B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6792A2B0">
                <v:shape id="_x0000_i49058" type="#_x0000_t75" style="width:27.75pt;height:13.5pt" o:ole="">
                  <v:imagedata r:id="rId1001" o:title=""/>
                </v:shape>
                <o:OLEObject Type="Embed" ProgID="Equation.DSMT4" ShapeID="_x0000_i49058" DrawAspect="Content" ObjectID="_1689146293" r:id="rId100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7F78186B">
                <v:shape id="_x0000_i49059" type="#_x0000_t75" style="width:36.75pt;height:13.5pt" o:ole="">
                  <v:imagedata r:id="rId1003" o:title=""/>
                </v:shape>
                <o:OLEObject Type="Embed" ProgID="Equation.DSMT4" ShapeID="_x0000_i49059" DrawAspect="Content" ObjectID="_1689146294" r:id="rId100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186809BE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3D4DC2F2">
                <v:shape id="_x0000_i49060" type="#_x0000_t75" style="width:36.75pt;height:13.5pt" o:ole="">
                  <v:imagedata r:id="rId1005" o:title=""/>
                </v:shape>
                <o:OLEObject Type="Embed" ProgID="Equation.DSMT4" ShapeID="_x0000_i49060" DrawAspect="Content" ObjectID="_1689146295" r:id="rId100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6B3CA457">
                <v:shape id="_x0000_i49061" type="#_x0000_t75" style="width:36.75pt;height:13.5pt" o:ole="">
                  <v:imagedata r:id="rId1007" o:title=""/>
                </v:shape>
                <o:OLEObject Type="Embed" ProgID="Equation.DSMT4" ShapeID="_x0000_i49061" DrawAspect="Content" ObjectID="_1689146296" r:id="rId100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A4A8102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441267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3F3DF613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9824D1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25" w14:anchorId="10798310">
                <v:shape id="_x0000_i49062" type="#_x0000_t75" style="width:13.5pt;height:11.25pt" o:ole="">
                  <v:imagedata r:id="rId1009" o:title=""/>
                </v:shape>
                <o:OLEObject Type="Embed" ProgID="Equation.DSMT4" ShapeID="_x0000_i49062" DrawAspect="Content" ObjectID="_1689146297" r:id="rId101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10" w:dyaOrig="315" w14:anchorId="20A5AE31">
                <v:shape id="_x0000_i49063" type="#_x0000_t75" style="width:85.5pt;height:15.75pt" o:ole="">
                  <v:imagedata r:id="rId1011" o:title=""/>
                </v:shape>
                <o:OLEObject Type="Embed" ProgID="Equation.DSMT4" ShapeID="_x0000_i49063" DrawAspect="Content" ObjectID="_1689146298" r:id="rId101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nghiệm là</w:t>
            </w:r>
          </w:p>
          <w:p w14:paraId="26D39D95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0F185C2E">
                <v:shape id="_x0000_i49064" type="#_x0000_t75" style="width:32.25pt;height:30.75pt" o:ole="">
                  <v:imagedata r:id="rId1013" o:title=""/>
                </v:shape>
                <o:OLEObject Type="Embed" ProgID="Equation.DSMT4" ShapeID="_x0000_i49064" DrawAspect="Content" ObjectID="_1689146299" r:id="rId101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3495040A">
                <v:shape id="_x0000_i49065" type="#_x0000_t75" style="width:32.25pt;height:30.75pt" o:ole="">
                  <v:imagedata r:id="rId1015" o:title=""/>
                </v:shape>
                <o:OLEObject Type="Embed" ProgID="Equation.DSMT4" ShapeID="_x0000_i49065" DrawAspect="Content" ObjectID="_1689146300" r:id="rId101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1F512224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53C8B75E">
                <v:shape id="_x0000_i49066" type="#_x0000_t75" style="width:32.25pt;height:30.75pt" o:ole="">
                  <v:imagedata r:id="rId1017" o:title=""/>
                </v:shape>
                <o:OLEObject Type="Embed" ProgID="Equation.DSMT4" ShapeID="_x0000_i49066" DrawAspect="Content" ObjectID="_1689146301" r:id="rId101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562F72C7">
                <v:shape id="_x0000_i49067" type="#_x0000_t75" style="width:32.25pt;height:30.75pt" o:ole="">
                  <v:imagedata r:id="rId1019" o:title=""/>
                </v:shape>
                <o:OLEObject Type="Embed" ProgID="Equation.DSMT4" ShapeID="_x0000_i49067" DrawAspect="Content" ObjectID="_1689146302" r:id="rId102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6977DB9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BECFFC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02DE56C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71616BC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9: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Cho phương trình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705" w:dyaOrig="405" w14:anchorId="75533021">
                <v:shape id="_x0000_i49068" type="#_x0000_t75" style="width:185.25pt;height:20.25pt" o:ole="">
                  <v:imagedata r:id="rId1021" o:title=""/>
                </v:shape>
                <o:OLEObject Type="Embed" ProgID="Equation.DSMT4" ShapeID="_x0000_i49068" DrawAspect="Content" ObjectID="_1689146303" r:id="rId102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. Có bao nhiêu giá trị nguyên của tham số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10" w14:anchorId="136A5B26">
                <v:shape id="_x0000_i49069" type="#_x0000_t75" style="width:12.75pt;height:10.5pt" o:ole="">
                  <v:imagedata r:id="rId1023" o:title=""/>
                </v:shape>
                <o:OLEObject Type="Embed" ProgID="Equation.DSMT4" ShapeID="_x0000_i49069" DrawAspect="Content" ObjectID="_1689146304" r:id="rId102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30" w:dyaOrig="405" w14:anchorId="72378FB4">
                <v:shape id="_x0000_i49070" type="#_x0000_t75" style="width:16.5pt;height:20.25pt" o:ole="">
                  <v:imagedata r:id="rId1025" o:title=""/>
                </v:shape>
                <o:OLEObject Type="Embed" ProgID="Equation.DSMT4" ShapeID="_x0000_i49070" DrawAspect="Content" ObjectID="_1689146305" r:id="rId102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vô nghiệm?</w:t>
            </w:r>
          </w:p>
          <w:p w14:paraId="3573105A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55" w14:anchorId="5890D07E">
                <v:shape id="_x0000_i49071" type="#_x0000_t75" style="width:6.75pt;height:12.75pt" o:ole="">
                  <v:imagedata r:id="rId1027" o:title=""/>
                </v:shape>
                <o:OLEObject Type="Embed" ProgID="Equation.DSMT4" ShapeID="_x0000_i49071" DrawAspect="Content" ObjectID="_1689146306" r:id="rId102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469B6563">
                <v:shape id="_x0000_i49072" type="#_x0000_t75" style="width:9.75pt;height:12.75pt" o:ole="">
                  <v:imagedata r:id="rId1029" o:title=""/>
                </v:shape>
                <o:OLEObject Type="Embed" ProgID="Equation.DSMT4" ShapeID="_x0000_i49072" DrawAspect="Content" ObjectID="_1689146307" r:id="rId103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1A470F4F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70" w14:anchorId="528D6B38">
                <v:shape id="_x0000_i49073" type="#_x0000_t75" style="width:9.75pt;height:13.5pt" o:ole="">
                  <v:imagedata r:id="rId1031" o:title=""/>
                </v:shape>
                <o:OLEObject Type="Embed" ProgID="Equation.DSMT4" ShapeID="_x0000_i49073" DrawAspect="Content" ObjectID="_1689146308" r:id="rId103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70" w14:anchorId="16571E89">
                <v:shape id="_x0000_i49074" type="#_x0000_t75" style="width:9pt;height:13.5pt" o:ole="">
                  <v:imagedata r:id="rId1033" o:title=""/>
                </v:shape>
                <o:OLEObject Type="Embed" ProgID="Equation.DSMT4" ShapeID="_x0000_i49074" DrawAspect="Content" ObjectID="_1689146309" r:id="rId1034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3230F89" w14:textId="77777777" w:rsidR="00834A79" w:rsidRPr="00636214" w:rsidRDefault="00834A79" w:rsidP="00863B34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17B955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6536E231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BC71729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273B236C">
                <v:shape id="_x0000_i49075" type="#_x0000_t75" style="width:10.5pt;height:14.25pt" o:ole="">
                  <v:imagedata r:id="rId1035" o:title=""/>
                </v:shape>
                <o:OLEObject Type="Embed" ProgID="Equation.DSMT4" ShapeID="_x0000_i49075" DrawAspect="Content" ObjectID="_1689146310" r:id="rId1036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là tập hợp tất cả các giá trị nguyên của tham số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10" w14:anchorId="22CA9BCF">
                <v:shape id="_x0000_i49076" type="#_x0000_t75" style="width:12.75pt;height:10.5pt" o:ole="">
                  <v:imagedata r:id="rId1037" o:title=""/>
                </v:shape>
                <o:OLEObject Type="Embed" ProgID="Equation.DSMT4" ShapeID="_x0000_i49076" DrawAspect="Content" ObjectID="_1689146311" r:id="rId1038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thuộc đoạn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51C8292B">
                <v:shape id="_x0000_i49077" type="#_x0000_t75" style="width:39pt;height:20.25pt" o:ole="">
                  <v:imagedata r:id="rId1039" o:title=""/>
                </v:shape>
                <o:OLEObject Type="Embed" ProgID="Equation.DSMT4" ShapeID="_x0000_i49077" DrawAspect="Content" ObjectID="_1689146312" r:id="rId1040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362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55" w:dyaOrig="405" w14:anchorId="06E02FB7">
                <v:shape id="_x0000_i49078" type="#_x0000_t75" style="width:102.75pt;height:20.25pt" o:ole="">
                  <v:imagedata r:id="rId1041" o:title=""/>
                </v:shape>
                <o:OLEObject Type="Embed" ProgID="Equation.DSMT4" ShapeID="_x0000_i49078" DrawAspect="Content" ObjectID="_1689146313" r:id="rId1042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nghiệm duy nhất. Tổng các phần tử trong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619331D5">
                <v:shape id="_x0000_i49079" type="#_x0000_t75" style="width:10.5pt;height:14.25pt" o:ole="">
                  <v:imagedata r:id="rId1043" o:title=""/>
                </v:shape>
                <o:OLEObject Type="Embed" ProgID="Equation.DSMT4" ShapeID="_x0000_i49079" DrawAspect="Content" ObjectID="_1689146314" r:id="rId1044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FD038D7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315" w:dyaOrig="255" w14:anchorId="66EB949D">
                <v:shape id="_x0000_i49080" type="#_x0000_t75" style="width:15.75pt;height:12.75pt" o:ole="">
                  <v:imagedata r:id="rId1045" o:title=""/>
                </v:shape>
                <o:OLEObject Type="Embed" ProgID="Equation.DSMT4" ShapeID="_x0000_i49080" DrawAspect="Content" ObjectID="_1689146315" r:id="rId1046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300" w:dyaOrig="285" w14:anchorId="76B13BE0">
                <v:shape id="_x0000_i49081" type="#_x0000_t75" style="width:15pt;height:14.25pt" o:ole="">
                  <v:imagedata r:id="rId1047" o:title=""/>
                </v:shape>
                <o:OLEObject Type="Embed" ProgID="Equation.DSMT4" ShapeID="_x0000_i49081" DrawAspect="Content" ObjectID="_1689146316" r:id="rId1048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32216BBE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315" w:dyaOrig="285" w14:anchorId="0852EF59">
                <v:shape id="_x0000_i49082" type="#_x0000_t75" style="width:15.75pt;height:14.25pt" o:ole="">
                  <v:imagedata r:id="rId1049" o:title=""/>
                </v:shape>
                <o:OLEObject Type="Embed" ProgID="Equation.DSMT4" ShapeID="_x0000_i49082" DrawAspect="Content" ObjectID="_1689146317" r:id="rId1050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85" w:dyaOrig="285" w14:anchorId="70B4DD41">
                <v:shape id="_x0000_i49083" type="#_x0000_t75" style="width:14.25pt;height:14.25pt" o:ole="">
                  <v:imagedata r:id="rId1051" o:title=""/>
                </v:shape>
                <o:OLEObject Type="Embed" ProgID="Equation.DSMT4" ShapeID="_x0000_i49083" DrawAspect="Content" ObjectID="_1689146318" r:id="rId1052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72F377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705341" w14:textId="77777777" w:rsidR="00834A79" w:rsidRPr="00636214" w:rsidRDefault="00834A79" w:rsidP="00863B34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40D7EB40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5905C21" w14:textId="77777777" w:rsidR="00834A79" w:rsidRPr="00636214" w:rsidRDefault="00834A79" w:rsidP="00863B34">
            <w:pPr>
              <w:autoSpaceDE w:val="0"/>
              <w:autoSpaceDN w:val="0"/>
              <w:adjustRightInd w:val="0"/>
              <w:spacing w:line="276" w:lineRule="auto"/>
              <w:mirrorIndents/>
              <w:textAlignment w:val="center"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Tìm tất cả các giá trị của tham số </w:t>
            </w:r>
            <w:r w:rsidRPr="00636214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m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để phương </w:t>
            </w:r>
            <w:r w:rsidRPr="00636214">
              <w:rPr>
                <w:rFonts w:ascii="Chu Van An" w:eastAsia="Arial" w:hAnsi="Chu Van An" w:cs="Chu Van An"/>
                <w:color w:val="000000"/>
                <w:sz w:val="24"/>
                <w:szCs w:val="24"/>
                <w:lang w:val="nl-NL"/>
              </w:rPr>
              <w:t xml:space="preserve">trình: </w:t>
            </w:r>
            <w:r w:rsidRPr="00636214">
              <w:rPr>
                <w:rFonts w:ascii="Chu Van An" w:eastAsia="Arial" w:hAnsi="Chu Van An" w:cs="Chu Van An"/>
                <w:color w:val="000000"/>
                <w:sz w:val="24"/>
                <w:szCs w:val="24"/>
                <w:lang w:val="nl-NL"/>
              </w:rPr>
              <w:object w:dxaOrig="2760" w:dyaOrig="360" w14:anchorId="65990218">
                <v:shape id="_x0000_i49084" type="#_x0000_t75" style="width:138.75pt;height:18.75pt" o:ole="">
                  <v:imagedata r:id="rId1053" o:title=""/>
                </v:shape>
                <o:OLEObject Type="Embed" ProgID="Equation.DSMT4" ShapeID="_x0000_i49084" DrawAspect="Content" ObjectID="_1689146319" r:id="rId1054"/>
              </w:object>
            </w:r>
            <w:r w:rsidRPr="00636214">
              <w:rPr>
                <w:rFonts w:ascii="Chu Van An" w:eastAsia="Arial" w:hAnsi="Chu Van An" w:cs="Chu Van An"/>
                <w:color w:val="000000"/>
                <w:sz w:val="24"/>
                <w:szCs w:val="24"/>
                <w:lang w:val="nl-NL"/>
              </w:rPr>
              <w:t xml:space="preserve"> có</w: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4 nghiệm phân biệt.</w:t>
            </w:r>
          </w:p>
          <w:p w14:paraId="0E2B07CD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</w:rPr>
              <w:object w:dxaOrig="615" w:dyaOrig="270" w14:anchorId="39F239BF">
                <v:shape id="_x0000_i49085" type="#_x0000_t75" style="width:30.75pt;height:12.75pt" o:ole="">
                  <v:imagedata r:id="rId1055" o:title=""/>
                </v:shape>
                <o:OLEObject Type="Embed" ProgID="Equation.DSMT4" ShapeID="_x0000_i49085" DrawAspect="Content" ObjectID="_1689146320" r:id="rId1056"/>
              </w:object>
            </w:r>
            <w:r w:rsidRPr="00636214">
              <w:rPr>
                <w:rFonts w:ascii="Chu Van An" w:hAnsi="Chu Van An" w:cs="Chu Van An"/>
              </w:rPr>
              <w:t xml:space="preserve"> và </w:t>
            </w:r>
            <w:r w:rsidRPr="00636214">
              <w:rPr>
                <w:rFonts w:ascii="Chu Van An" w:hAnsi="Chu Van An" w:cs="Chu Van An"/>
                <w:position w:val="-6"/>
              </w:rPr>
              <w:object w:dxaOrig="615" w:dyaOrig="285" w14:anchorId="1C9E24DD">
                <v:shape id="_x0000_i49086" type="#_x0000_t75" style="width:30.75pt;height:14.25pt" o:ole="">
                  <v:imagedata r:id="rId1057" o:title=""/>
                </v:shape>
                <o:OLEObject Type="Embed" ProgID="Equation.DSMT4" ShapeID="_x0000_i49086" DrawAspect="Content" ObjectID="_1689146321" r:id="rId1058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615" w:dyaOrig="285" w14:anchorId="79F8E8E8">
                <v:shape id="_x0000_i49087" type="#_x0000_t75" style="width:30.75pt;height:14.25pt" o:ole="">
                  <v:imagedata r:id="rId1059" o:title=""/>
                </v:shape>
                <o:OLEObject Type="Embed" ProgID="Equation.DSMT4" ShapeID="_x0000_i49087" DrawAspect="Content" ObjectID="_1689146322" r:id="rId1060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23D70496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585" w:dyaOrig="270" w14:anchorId="5D0BF614">
                <v:shape id="_x0000_i49088" type="#_x0000_t75" style="width:28.5pt;height:12.75pt" o:ole="">
                  <v:imagedata r:id="rId1061" o:title=""/>
                </v:shape>
                <o:OLEObject Type="Embed" ProgID="Equation.DSMT4" ShapeID="_x0000_i49088" DrawAspect="Content" ObjectID="_1689146323" r:id="rId1062"/>
              </w:object>
            </w:r>
            <w:r w:rsidRPr="00636214">
              <w:rPr>
                <w:rFonts w:ascii="Chu Van An" w:hAnsi="Chu Van An" w:cs="Chu Van An"/>
              </w:rPr>
              <w:t xml:space="preserve">và </w:t>
            </w:r>
            <w:r w:rsidRPr="00636214">
              <w:rPr>
                <w:rFonts w:ascii="Chu Van An" w:hAnsi="Chu Van An" w:cs="Chu Van An"/>
                <w:position w:val="-6"/>
              </w:rPr>
              <w:object w:dxaOrig="615" w:dyaOrig="285" w14:anchorId="2EEC4963">
                <v:shape id="_x0000_i49089" type="#_x0000_t75" style="width:30.75pt;height:14.25pt" o:ole="">
                  <v:imagedata r:id="rId1057" o:title=""/>
                </v:shape>
                <o:OLEObject Type="Embed" ProgID="Equation.DSMT4" ShapeID="_x0000_i49089" DrawAspect="Content" ObjectID="_1689146324" r:id="rId1063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630" w:dyaOrig="285" w14:anchorId="39C838ED">
                <v:shape id="_x0000_i49090" type="#_x0000_t75" style="width:32.25pt;height:14.25pt" o:ole="">
                  <v:imagedata r:id="rId1064" o:title=""/>
                </v:shape>
                <o:OLEObject Type="Embed" ProgID="Equation.DSMT4" ShapeID="_x0000_i49090" DrawAspect="Content" ObjectID="_1689146325" r:id="rId1065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0AD7C26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4A20C5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AEFF9BF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668CD3E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00" w14:anchorId="513CAD65">
                <v:shape id="_x0000_i49091" type="#_x0000_t75" style="width:82.5pt;height:14.25pt" o:ole="">
                  <v:imagedata r:id="rId1066" o:title=""/>
                </v:shape>
                <o:OLEObject Type="Embed" ProgID="Equation.DSMT4" ShapeID="_x0000_i49091" DrawAspect="Content" ObjectID="_1689146326" r:id="rId106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tập nghiệm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30" w:dyaOrig="285" w14:anchorId="1FD4D89B">
                <v:shape id="_x0000_i49092" type="#_x0000_t75" style="width:32.25pt;height:14.25pt" o:ole="">
                  <v:imagedata r:id="rId1068" o:title=""/>
                </v:shape>
                <o:OLEObject Type="Embed" ProgID="Equation.DSMT4" ShapeID="_x0000_i49092" DrawAspect="Content" ObjectID="_1689146327" r:id="rId106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khi và chỉ khi:</w:t>
            </w:r>
          </w:p>
          <w:p w14:paraId="6D9698F0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55" w14:anchorId="43866EC7">
                <v:shape id="_x0000_i49093" type="#_x0000_t75" style="width:37.5pt;height:12.75pt" o:ole="">
                  <v:imagedata r:id="rId1070" o:title=""/>
                </v:shape>
                <o:OLEObject Type="Embed" ProgID="Equation.DSMT4" ShapeID="_x0000_i49093" DrawAspect="Content" ObjectID="_1689146328" r:id="rId107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55" w14:anchorId="1754922D">
                <v:shape id="_x0000_i49094" type="#_x0000_t75" style="width:37.5pt;height:12.75pt" o:ole="">
                  <v:imagedata r:id="rId1072" o:title=""/>
                </v:shape>
                <o:OLEObject Type="Embed" ProgID="Equation.DSMT4" ShapeID="_x0000_i49094" DrawAspect="Content" ObjectID="_1689146329" r:id="rId107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5763216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55" w14:anchorId="22787F92">
                <v:shape id="_x0000_i49095" type="#_x0000_t75" style="width:37.5pt;height:12.75pt" o:ole="">
                  <v:imagedata r:id="rId1074" o:title=""/>
                </v:shape>
                <o:OLEObject Type="Embed" ProgID="Equation.DSMT4" ShapeID="_x0000_i49095" DrawAspect="Content" ObjectID="_1689146330" r:id="rId107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55" w:dyaOrig="285" w14:anchorId="03C2D8DD">
                <v:shape id="_x0000_i49096" type="#_x0000_t75" style="width:27pt;height:14.25pt" o:ole="">
                  <v:imagedata r:id="rId1076" o:title=""/>
                </v:shape>
                <o:OLEObject Type="Embed" ProgID="Equation.DSMT4" ShapeID="_x0000_i49096" DrawAspect="Content" ObjectID="_1689146331" r:id="rId107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26C5C6B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225A52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08EEC254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34CD4E6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Với m bằng bao nhiêu phương trình </w:t>
            </w:r>
            <w:r w:rsidRPr="006362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95" w:dyaOrig="285" w14:anchorId="65063B13">
                <v:shape id="_x0000_i49097" type="#_x0000_t75" style="width:69pt;height:14.25pt" o:ole="">
                  <v:imagedata r:id="rId1078" o:title=""/>
                </v:shape>
                <o:OLEObject Type="Embed" ProgID="Equation.DSMT4" ShapeID="_x0000_i49097" DrawAspect="Content" ObjectID="_1689146332" r:id="rId1079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vô nghiệm?</w:t>
            </w:r>
          </w:p>
          <w:p w14:paraId="45906474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600" w:dyaOrig="270" w14:anchorId="3B1528DC">
                <v:shape id="_x0000_i49098" type="#_x0000_t75" style="width:30.75pt;height:12.75pt" o:ole="">
                  <v:imagedata r:id="rId1080" o:title=""/>
                </v:shape>
                <o:OLEObject Type="Embed" ProgID="Equation.DSMT4" ShapeID="_x0000_i49098" DrawAspect="Content" ObjectID="_1689146333" r:id="rId1081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40" w:dyaOrig="285" w14:anchorId="35CD5B69">
                <v:shape id="_x0000_i49099" type="#_x0000_t75" style="width:27pt;height:14.25pt" o:ole="">
                  <v:imagedata r:id="rId1082" o:title=""/>
                </v:shape>
                <o:OLEObject Type="Embed" ProgID="Equation.DSMT4" ShapeID="_x0000_i49099" DrawAspect="Content" ObjectID="_1689146334" r:id="rId108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70" w14:anchorId="22389CAB">
                <v:shape id="_x0000_i49100" type="#_x0000_t75" style="width:27pt;height:12.75pt" o:ole="">
                  <v:imagedata r:id="rId1084" o:title=""/>
                </v:shape>
                <o:OLEObject Type="Embed" ProgID="Equation.DSMT4" ShapeID="_x0000_i49100" DrawAspect="Content" ObjectID="_1689146335" r:id="rId108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F6A9B5E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600" w:dyaOrig="270" w14:anchorId="70DF1792">
                <v:shape id="_x0000_i49101" type="#_x0000_t75" style="width:30.75pt;height:12.75pt" o:ole="">
                  <v:imagedata r:id="rId1086" o:title=""/>
                </v:shape>
                <o:OLEObject Type="Embed" ProgID="Equation.DSMT4" ShapeID="_x0000_i49101" DrawAspect="Content" ObjectID="_1689146336" r:id="rId108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690" w:dyaOrig="270" w14:anchorId="399838DF">
                <v:shape id="_x0000_i49102" type="#_x0000_t75" style="width:34.5pt;height:12.75pt" o:ole="">
                  <v:imagedata r:id="rId1088" o:title=""/>
                </v:shape>
                <o:OLEObject Type="Embed" ProgID="Equation.DSMT4" ShapeID="_x0000_i49102" DrawAspect="Content" ObjectID="_1689146337" r:id="rId108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7D74E33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DFC755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142E1281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AA1B7B4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Phương trình </w:t>
            </w:r>
            <w:r w:rsidRPr="0063621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625" w:dyaOrig="360" w14:anchorId="1FCA8E2B">
                <v:shape id="_x0000_i49103" type="#_x0000_t75" style="width:131.25pt;height:18.75pt" o:ole="">
                  <v:imagedata r:id="rId1090" o:title=""/>
                </v:shape>
                <o:OLEObject Type="Embed" ProgID="Equation.DSMT4" ShapeID="_x0000_i49103" DrawAspect="Content" ObjectID="_1689146338" r:id="rId109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vô nghiệm khi:</w:t>
            </w:r>
          </w:p>
          <w:p w14:paraId="39114E28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38BCC237">
                <v:shape id="_x0000_i49104" type="#_x0000_t75" style="width:39pt;height:30.75pt" o:ole="">
                  <v:imagedata r:id="rId1092" o:title=""/>
                </v:shape>
                <o:OLEObject Type="Embed" ProgID="Equation.DSMT4" ShapeID="_x0000_i49104" DrawAspect="Content" ObjectID="_1689146339" r:id="rId1093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3C739378">
                <v:shape id="_x0000_i49105" type="#_x0000_t75" style="width:46.5pt;height:30.75pt" o:ole="">
                  <v:imagedata r:id="rId1094" o:title=""/>
                </v:shape>
                <o:OLEObject Type="Embed" ProgID="Equation.DSMT4" ShapeID="_x0000_i49105" DrawAspect="Content" ObjectID="_1689146340" r:id="rId1095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</w:p>
          <w:p w14:paraId="67F01F3C" w14:textId="77777777" w:rsidR="00834A79" w:rsidRPr="00636214" w:rsidRDefault="00834A79" w:rsidP="00863B3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38ED341E">
                <v:shape id="_x0000_i49106" type="#_x0000_t75" style="width:30.75pt;height:14.25pt" o:ole="">
                  <v:imagedata r:id="rId1096" o:title=""/>
                </v:shape>
                <o:OLEObject Type="Embed" ProgID="Equation.DSMT4" ShapeID="_x0000_i49106" DrawAspect="Content" ObjectID="_1689146341" r:id="rId1097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3621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3621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7EF52E59">
                <v:shape id="_x0000_i49107" type="#_x0000_t75" style="width:30.75pt;height:14.25pt" o:ole="">
                  <v:imagedata r:id="rId1098" o:title=""/>
                </v:shape>
                <o:OLEObject Type="Embed" ProgID="Equation.DSMT4" ShapeID="_x0000_i49107" DrawAspect="Content" ObjectID="_1689146342" r:id="rId1099"/>
              </w:object>
            </w:r>
            <w:r w:rsidRPr="0063621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1EB1E50" w14:textId="77777777" w:rsidR="00834A79" w:rsidRPr="00636214" w:rsidRDefault="00834A79" w:rsidP="00863B34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3F68A8D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5A021916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68889B9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position w:val="-6"/>
              </w:rPr>
              <w:object w:dxaOrig="1840" w:dyaOrig="324" w14:anchorId="1F00092A">
                <v:shape id="_x0000_i49108" type="#_x0000_t75" style="width:92.25pt;height:15.75pt" o:ole="">
                  <v:imagedata r:id="rId1100" o:title=""/>
                </v:shape>
                <o:OLEObject Type="Embed" ProgID="Equation.DSMT4" ShapeID="_x0000_i49108" DrawAspect="Content" ObjectID="_1689146343" r:id="rId110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hai nghiệm dương phân biệt khi</w:t>
            </w:r>
          </w:p>
          <w:p w14:paraId="7F185425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position w:val="-6"/>
              </w:rPr>
              <w:object w:dxaOrig="1040" w:dyaOrig="270" w14:anchorId="5F6C5B69">
                <v:shape id="_x0000_i49109" type="#_x0000_t75" style="width:51.75pt;height:12.75pt" o:ole="">
                  <v:imagedata r:id="rId1102" o:title=""/>
                </v:shape>
                <o:OLEObject Type="Embed" ProgID="Equation.DSMT4" ShapeID="_x0000_i49109" DrawAspect="Content" ObjectID="_1689146344" r:id="rId1103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1040" w:dyaOrig="280" w14:anchorId="5AFBAC1A">
                <v:shape id="_x0000_i49110" type="#_x0000_t75" style="width:51.75pt;height:14.25pt" o:ole="" fillcolor="yellow">
                  <v:imagedata r:id="rId1104" o:title=""/>
                </v:shape>
                <o:OLEObject Type="Embed" ProgID="Equation.DSMT4" ShapeID="_x0000_i49110" DrawAspect="Content" ObjectID="_1689146345" r:id="rId1105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63611CC1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1040" w:dyaOrig="283" w14:anchorId="04063CF0">
                <v:shape id="_x0000_i49111" type="#_x0000_t75" style="width:51.75pt;height:14.25pt" o:ole="">
                  <v:imagedata r:id="rId1106" o:title=""/>
                </v:shape>
                <o:OLEObject Type="Embed" ProgID="Equation.DSMT4" ShapeID="_x0000_i49111" DrawAspect="Content" ObjectID="_1689146346" r:id="rId1107"/>
              </w:object>
            </w:r>
            <w:r w:rsidRPr="00636214">
              <w:rPr>
                <w:rFonts w:ascii="Chu Van An" w:hAnsi="Chu Van An" w:cs="Chu Van An"/>
              </w:rPr>
              <w:t>.</w: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6"/>
              </w:rPr>
              <w:object w:dxaOrig="1040" w:dyaOrig="283" w14:anchorId="7E5C6E58">
                <v:shape id="_x0000_i49112" type="#_x0000_t75" style="width:51.75pt;height:14.25pt" o:ole="">
                  <v:imagedata r:id="rId1108" o:title=""/>
                </v:shape>
                <o:OLEObject Type="Embed" ProgID="Equation.DSMT4" ShapeID="_x0000_i49112" DrawAspect="Content" ObjectID="_1689146347" r:id="rId1109"/>
              </w:object>
            </w:r>
            <w:r w:rsidRPr="00636214">
              <w:rPr>
                <w:rFonts w:ascii="Chu Van An" w:hAnsi="Chu Van An" w:cs="Chu Van An"/>
              </w:rPr>
              <w:t>.</w:t>
            </w:r>
          </w:p>
          <w:p w14:paraId="1F990822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CD9C908" w14:textId="77777777" w:rsidR="00834A79" w:rsidRPr="00636214" w:rsidRDefault="00834A79" w:rsidP="00863B34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34A79" w:rsidRPr="00636214" w14:paraId="2E9E8309" w14:textId="77777777" w:rsidTr="00935A5C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D895163" w14:textId="77777777" w:rsidR="00834A79" w:rsidRPr="00636214" w:rsidRDefault="00834A79" w:rsidP="00863B3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36214">
              <w:rPr>
                <w:position w:val="-6"/>
              </w:rPr>
              <w:object w:dxaOrig="2600" w:dyaOrig="320" w14:anchorId="3B0217C9">
                <v:shape id="_x0000_i49113" type="#_x0000_t75" style="width:129.75pt;height:15.75pt" o:ole="">
                  <v:imagedata r:id="rId1110" o:title=""/>
                </v:shape>
                <o:OLEObject Type="Embed" ProgID="Equation.DSMT4" ShapeID="_x0000_i49113" DrawAspect="Content" ObjectID="_1689146348" r:id="rId1111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có hai nghiệm trái dấu khi</w:t>
            </w:r>
          </w:p>
          <w:p w14:paraId="38040820" w14:textId="77777777" w:rsidR="00834A79" w:rsidRPr="00636214" w:rsidRDefault="00834A79" w:rsidP="00863B34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r w:rsidRPr="00636214">
              <w:rPr>
                <w:rFonts w:ascii="Chu Van An" w:hAnsi="Chu Van An" w:cs="Chu Van An"/>
                <w:b/>
                <w:color w:val="0000FF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36214">
              <w:rPr>
                <w:rFonts w:ascii="Chu Van An" w:hAnsi="Chu Van An" w:cs="Chu Van An"/>
                <w:position w:val="-14"/>
              </w:rPr>
              <w:object w:dxaOrig="940" w:dyaOrig="400" w14:anchorId="5A57508F">
                <v:shape id="_x0000_i49114" type="#_x0000_t75" style="width:47.25pt;height:20.25pt" o:ole="">
                  <v:imagedata r:id="rId1112" o:title=""/>
                </v:shape>
                <o:OLEObject Type="Embed" ProgID="Equation.DSMT4" ShapeID="_x0000_i49114" DrawAspect="Content" ObjectID="_1689146349" r:id="rId1113"/>
              </w:object>
            </w:r>
            <w:r w:rsidRPr="00636214">
              <w:rPr>
                <w:rFonts w:ascii="Chu Van An" w:hAnsi="Chu Van An" w:cs="Chu Van An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636214">
              <w:rPr>
                <w:rFonts w:ascii="Chu Van An" w:hAnsi="Chu Van An" w:cs="Chu Van An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14"/>
              </w:rPr>
              <w:object w:dxaOrig="2120" w:dyaOrig="400" w14:anchorId="62BA7648">
                <v:shape id="_x0000_i49115" type="#_x0000_t75" style="width:105pt;height:20.25pt" o:ole="">
                  <v:imagedata r:id="rId1114" o:title=""/>
                </v:shape>
                <o:OLEObject Type="Embed" ProgID="Equation.DSMT4" ShapeID="_x0000_i49115" DrawAspect="Content" ObjectID="_1689146350" r:id="rId1115"/>
              </w:object>
            </w:r>
          </w:p>
          <w:p w14:paraId="0DB88035" w14:textId="77777777" w:rsidR="00834A79" w:rsidRPr="00636214" w:rsidRDefault="00834A79" w:rsidP="00863B3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36214">
              <w:rPr>
                <w:rFonts w:ascii="Chu Van An" w:hAnsi="Chu Van An" w:cs="Chu Van An"/>
              </w:rPr>
              <w:t xml:space="preserve"> </w:t>
            </w:r>
            <w:r w:rsidRPr="0063621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36214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20" w:dyaOrig="680" w14:anchorId="26589D6C">
                <v:shape id="_x0000_i49116" type="#_x0000_t75" style="width:66.75pt;height:33pt" o:ole="">
                  <v:imagedata r:id="rId1116" o:title=""/>
                </v:shape>
                <o:OLEObject Type="Embed" ProgID="Equation.DSMT4" ShapeID="_x0000_i49116" DrawAspect="Content" ObjectID="_1689146351" r:id="rId1117"/>
              </w:objec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362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3621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36214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40" w:dyaOrig="680" w14:anchorId="309BF5FA">
                <v:shape id="_x0000_i49117" type="#_x0000_t75" style="width:66.75pt;height:33pt" o:ole="">
                  <v:imagedata r:id="rId1118" o:title=""/>
                </v:shape>
                <o:OLEObject Type="Embed" ProgID="Equation.DSMT4" ShapeID="_x0000_i49117" DrawAspect="Content" ObjectID="_1689146352" r:id="rId1119"/>
              </w:object>
            </w:r>
          </w:p>
          <w:p w14:paraId="7A1B16CA" w14:textId="77777777" w:rsidR="00834A79" w:rsidRPr="00636214" w:rsidRDefault="00834A79" w:rsidP="00863B34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4643A8" w14:textId="77777777" w:rsidR="00834A79" w:rsidRPr="00636214" w:rsidRDefault="00834A79" w:rsidP="00863B34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636214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376EDF81" w14:textId="575E8F53" w:rsidR="00705B66" w:rsidRPr="002758F1" w:rsidRDefault="00705B66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705B66" w:rsidRPr="002758F1" w:rsidSect="00CD05B3">
      <w:headerReference w:type="default" r:id="rId1120"/>
      <w:footerReference w:type="default" r:id="rId1121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90CD14" w14:textId="77777777" w:rsidR="004529D3" w:rsidRDefault="004529D3" w:rsidP="0032639E">
      <w:pPr>
        <w:spacing w:after="0" w:line="240" w:lineRule="auto"/>
      </w:pPr>
      <w:r>
        <w:separator/>
      </w:r>
    </w:p>
  </w:endnote>
  <w:endnote w:type="continuationSeparator" w:id="0">
    <w:p w14:paraId="6570C0AA" w14:textId="77777777" w:rsidR="004529D3" w:rsidRDefault="004529D3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B97F40">
          <w:rPr>
            <w:rFonts w:ascii="Cambria Math" w:hAnsi="Cambria Math"/>
            <w:noProof/>
            <w:color w:val="0000CC"/>
            <w:sz w:val="24"/>
            <w:szCs w:val="24"/>
          </w:rPr>
          <w:t>◈</w:t>
        </w:r>
        <w:r w:rsidRPr="00B97F40">
          <w:rPr>
            <w:noProof/>
            <w:color w:val="0000CC"/>
            <w:sz w:val="24"/>
            <w:szCs w:val="24"/>
          </w:rPr>
          <w:t xml:space="preserve"> - Zalo 0774860155- chia s</w:t>
        </w:r>
        <w:r w:rsidRPr="00B97F40">
          <w:rPr>
            <w:rFonts w:ascii="Calibri" w:hAnsi="Calibri" w:cs="Calibri"/>
            <w:noProof/>
            <w:color w:val="0000CC"/>
            <w:sz w:val="24"/>
            <w:szCs w:val="24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83AD34" w14:textId="77777777" w:rsidR="004529D3" w:rsidRDefault="004529D3" w:rsidP="0032639E">
      <w:pPr>
        <w:spacing w:after="0" w:line="240" w:lineRule="auto"/>
      </w:pPr>
      <w:r>
        <w:separator/>
      </w:r>
    </w:p>
  </w:footnote>
  <w:footnote w:type="continuationSeparator" w:id="0">
    <w:p w14:paraId="279B11F0" w14:textId="77777777" w:rsidR="004529D3" w:rsidRDefault="004529D3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1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8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239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8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2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253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4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9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95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0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50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6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2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2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124573056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057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58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5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212457306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2124573061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6641" type="#_x0000_t75" style="width:225pt;height:225pt" o:bullet="t">
        <v:imagedata r:id="rId1" o:title="tick-png-blue"/>
      </v:shape>
    </w:pict>
  </w:numPicBullet>
  <w:numPicBullet w:numPicBulletId="1">
    <w:pict>
      <v:shape id="_x0000_i6643" type="#_x0000_t75" style="width:768pt;height:768pt" o:bullet="t">
        <v:imagedata r:id="rId2" o:title="1024px-Approve"/>
      </v:shape>
    </w:pict>
  </w:numPicBullet>
  <w:numPicBullet w:numPicBulletId="2">
    <w:pict>
      <v:shape id="_x0000_i6647" type="#_x0000_t75" style="width:450pt;height:450pt" o:bullet="t">
        <v:imagedata r:id="rId3" o:title="fa-check-square-o_600"/>
      </v:shape>
    </w:pict>
  </w:numPicBullet>
  <w:abstractNum w:abstractNumId="0" w15:restartNumberingAfterBreak="0">
    <w:nsid w:val="04167368"/>
    <w:multiLevelType w:val="hybridMultilevel"/>
    <w:tmpl w:val="7E947F68"/>
    <w:lvl w:ilvl="0" w:tplc="838023B4">
      <w:start w:val="1"/>
      <w:numFmt w:val="bullet"/>
      <w:lvlText w:val=""/>
      <w:lvlPicBulletId w:val="2"/>
      <w:lvlJc w:val="left"/>
      <w:pPr>
        <w:ind w:left="147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1" w15:restartNumberingAfterBreak="0">
    <w:nsid w:val="0ACF5BE2"/>
    <w:multiLevelType w:val="hybridMultilevel"/>
    <w:tmpl w:val="6E204FA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FB00B1"/>
    <w:multiLevelType w:val="hybridMultilevel"/>
    <w:tmpl w:val="812C1236"/>
    <w:lvl w:ilvl="0" w:tplc="199AAE70">
      <w:start w:val="1"/>
      <w:numFmt w:val="bullet"/>
      <w:lvlText w:val=""/>
      <w:lvlJc w:val="left"/>
      <w:pPr>
        <w:ind w:left="2126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6" w:hanging="360"/>
      </w:pPr>
      <w:rPr>
        <w:rFonts w:ascii="Wingdings" w:hAnsi="Wingdings" w:hint="default"/>
      </w:r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5836F4"/>
    <w:multiLevelType w:val="hybridMultilevel"/>
    <w:tmpl w:val="FA0E9F7A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3226123D"/>
    <w:multiLevelType w:val="hybridMultilevel"/>
    <w:tmpl w:val="D9C88C5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C43A35"/>
    <w:multiLevelType w:val="hybridMultilevel"/>
    <w:tmpl w:val="8EDAE428"/>
    <w:lvl w:ilvl="0" w:tplc="2E606268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E346848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4217D3"/>
    <w:multiLevelType w:val="hybridMultilevel"/>
    <w:tmpl w:val="7B74A68A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133AC2"/>
    <w:multiLevelType w:val="hybridMultilevel"/>
    <w:tmpl w:val="CEF62934"/>
    <w:lvl w:ilvl="0" w:tplc="199AAE70">
      <w:start w:val="1"/>
      <w:numFmt w:val="bullet"/>
      <w:lvlText w:val=""/>
      <w:lvlJc w:val="left"/>
      <w:pPr>
        <w:ind w:left="2126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6" w:hanging="360"/>
      </w:pPr>
      <w:rPr>
        <w:rFonts w:ascii="Wingdings" w:hAnsi="Wingdings" w:hint="default"/>
      </w:rPr>
    </w:lvl>
  </w:abstractNum>
  <w:abstractNum w:abstractNumId="9" w15:restartNumberingAfterBreak="0">
    <w:nsid w:val="45AD432C"/>
    <w:multiLevelType w:val="hybridMultilevel"/>
    <w:tmpl w:val="56AA3266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0" w15:restartNumberingAfterBreak="0">
    <w:nsid w:val="4E706C1B"/>
    <w:multiLevelType w:val="hybridMultilevel"/>
    <w:tmpl w:val="44526FD2"/>
    <w:lvl w:ilvl="0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4B216C"/>
    <w:multiLevelType w:val="hybridMultilevel"/>
    <w:tmpl w:val="E2B61842"/>
    <w:lvl w:ilvl="0" w:tplc="5E346848">
      <w:start w:val="1"/>
      <w:numFmt w:val="bullet"/>
      <w:lvlText w:val=""/>
      <w:lvlPicBulletId w:val="0"/>
      <w:lvlJc w:val="left"/>
      <w:pPr>
        <w:ind w:left="25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5E506E14"/>
    <w:multiLevelType w:val="hybridMultilevel"/>
    <w:tmpl w:val="888861A2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5C7B02"/>
    <w:multiLevelType w:val="hybridMultilevel"/>
    <w:tmpl w:val="8AA8E6C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757519"/>
    <w:multiLevelType w:val="hybridMultilevel"/>
    <w:tmpl w:val="21CA8C5A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9D06E7"/>
    <w:multiLevelType w:val="hybridMultilevel"/>
    <w:tmpl w:val="A25AD4B4"/>
    <w:lvl w:ilvl="0" w:tplc="838023B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185B01"/>
    <w:multiLevelType w:val="hybridMultilevel"/>
    <w:tmpl w:val="DCC40C54"/>
    <w:lvl w:ilvl="0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3BF47DD"/>
    <w:multiLevelType w:val="hybridMultilevel"/>
    <w:tmpl w:val="773E0AB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9515FC"/>
    <w:multiLevelType w:val="hybridMultilevel"/>
    <w:tmpl w:val="4CC81B8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C47460"/>
    <w:multiLevelType w:val="hybridMultilevel"/>
    <w:tmpl w:val="A0544FB2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E13443"/>
    <w:multiLevelType w:val="hybridMultilevel"/>
    <w:tmpl w:val="3954978A"/>
    <w:lvl w:ilvl="0" w:tplc="199AAE70">
      <w:start w:val="1"/>
      <w:numFmt w:val="bullet"/>
      <w:lvlText w:val=""/>
      <w:lvlJc w:val="left"/>
      <w:pPr>
        <w:ind w:left="190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6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11"/>
  </w:num>
  <w:num w:numId="4">
    <w:abstractNumId w:val="16"/>
  </w:num>
  <w:num w:numId="5">
    <w:abstractNumId w:val="21"/>
  </w:num>
  <w:num w:numId="6">
    <w:abstractNumId w:val="17"/>
  </w:num>
  <w:num w:numId="7">
    <w:abstractNumId w:val="7"/>
  </w:num>
  <w:num w:numId="8">
    <w:abstractNumId w:val="1"/>
  </w:num>
  <w:num w:numId="9">
    <w:abstractNumId w:val="15"/>
  </w:num>
  <w:num w:numId="10">
    <w:abstractNumId w:val="14"/>
  </w:num>
  <w:num w:numId="11">
    <w:abstractNumId w:val="6"/>
  </w:num>
  <w:num w:numId="12">
    <w:abstractNumId w:val="13"/>
  </w:num>
  <w:num w:numId="13">
    <w:abstractNumId w:val="10"/>
  </w:num>
  <w:num w:numId="14">
    <w:abstractNumId w:val="19"/>
  </w:num>
  <w:num w:numId="15">
    <w:abstractNumId w:val="0"/>
  </w:num>
  <w:num w:numId="16">
    <w:abstractNumId w:val="8"/>
  </w:num>
  <w:num w:numId="17">
    <w:abstractNumId w:val="4"/>
  </w:num>
  <w:num w:numId="18">
    <w:abstractNumId w:val="2"/>
  </w:num>
  <w:num w:numId="19">
    <w:abstractNumId w:val="22"/>
  </w:num>
  <w:num w:numId="20">
    <w:abstractNumId w:val="9"/>
  </w:num>
  <w:num w:numId="21">
    <w:abstractNumId w:val="18"/>
  </w:num>
  <w:num w:numId="22">
    <w:abstractNumId w:val="20"/>
  </w:num>
  <w:num w:numId="23">
    <w:abstractNumId w:val="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5432"/>
    <w:rsid w:val="0001065C"/>
    <w:rsid w:val="00012285"/>
    <w:rsid w:val="000145D2"/>
    <w:rsid w:val="00031677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F49F0"/>
    <w:rsid w:val="000F6528"/>
    <w:rsid w:val="00107110"/>
    <w:rsid w:val="00115773"/>
    <w:rsid w:val="00122502"/>
    <w:rsid w:val="00131218"/>
    <w:rsid w:val="001468DF"/>
    <w:rsid w:val="00152672"/>
    <w:rsid w:val="00153AEF"/>
    <w:rsid w:val="0015526B"/>
    <w:rsid w:val="001611D6"/>
    <w:rsid w:val="00162692"/>
    <w:rsid w:val="001647D3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B5451"/>
    <w:rsid w:val="001C48BD"/>
    <w:rsid w:val="001D2839"/>
    <w:rsid w:val="001D7C94"/>
    <w:rsid w:val="001E2801"/>
    <w:rsid w:val="001E656A"/>
    <w:rsid w:val="001F1853"/>
    <w:rsid w:val="001F1F0E"/>
    <w:rsid w:val="00206438"/>
    <w:rsid w:val="002166EF"/>
    <w:rsid w:val="0022322B"/>
    <w:rsid w:val="0022788A"/>
    <w:rsid w:val="00232977"/>
    <w:rsid w:val="00232A8D"/>
    <w:rsid w:val="0025282B"/>
    <w:rsid w:val="00253050"/>
    <w:rsid w:val="002758F1"/>
    <w:rsid w:val="0028087F"/>
    <w:rsid w:val="00282AE2"/>
    <w:rsid w:val="0029032B"/>
    <w:rsid w:val="00292110"/>
    <w:rsid w:val="002A79D6"/>
    <w:rsid w:val="002B1042"/>
    <w:rsid w:val="002C2F7A"/>
    <w:rsid w:val="002D1708"/>
    <w:rsid w:val="002D1A12"/>
    <w:rsid w:val="002D413F"/>
    <w:rsid w:val="002D4C9E"/>
    <w:rsid w:val="002D5280"/>
    <w:rsid w:val="002E5BA3"/>
    <w:rsid w:val="002F0399"/>
    <w:rsid w:val="002F08F9"/>
    <w:rsid w:val="00300E04"/>
    <w:rsid w:val="00301A14"/>
    <w:rsid w:val="003051AA"/>
    <w:rsid w:val="00310C2F"/>
    <w:rsid w:val="003239E8"/>
    <w:rsid w:val="0032639E"/>
    <w:rsid w:val="00330683"/>
    <w:rsid w:val="0033409D"/>
    <w:rsid w:val="003413EA"/>
    <w:rsid w:val="00351096"/>
    <w:rsid w:val="00355127"/>
    <w:rsid w:val="00360D94"/>
    <w:rsid w:val="00373D4D"/>
    <w:rsid w:val="00385CB0"/>
    <w:rsid w:val="0039387F"/>
    <w:rsid w:val="003947A9"/>
    <w:rsid w:val="00396E63"/>
    <w:rsid w:val="003A077F"/>
    <w:rsid w:val="003A7C24"/>
    <w:rsid w:val="003B6203"/>
    <w:rsid w:val="003B6848"/>
    <w:rsid w:val="003C2E96"/>
    <w:rsid w:val="003C5D82"/>
    <w:rsid w:val="003D0786"/>
    <w:rsid w:val="003D0C7F"/>
    <w:rsid w:val="003D49A2"/>
    <w:rsid w:val="003E1DDD"/>
    <w:rsid w:val="003E356C"/>
    <w:rsid w:val="003E533C"/>
    <w:rsid w:val="003F5E66"/>
    <w:rsid w:val="003F6418"/>
    <w:rsid w:val="004063DF"/>
    <w:rsid w:val="0041181E"/>
    <w:rsid w:val="004219D4"/>
    <w:rsid w:val="0042620E"/>
    <w:rsid w:val="00432F49"/>
    <w:rsid w:val="00433B15"/>
    <w:rsid w:val="00440247"/>
    <w:rsid w:val="0044425E"/>
    <w:rsid w:val="004529D3"/>
    <w:rsid w:val="00457DE4"/>
    <w:rsid w:val="00460B37"/>
    <w:rsid w:val="0046180A"/>
    <w:rsid w:val="004738D4"/>
    <w:rsid w:val="004A24A4"/>
    <w:rsid w:val="004B3B60"/>
    <w:rsid w:val="004B7039"/>
    <w:rsid w:val="004C232E"/>
    <w:rsid w:val="004C3B41"/>
    <w:rsid w:val="004C56B6"/>
    <w:rsid w:val="004D02F1"/>
    <w:rsid w:val="004D44C1"/>
    <w:rsid w:val="004E63D1"/>
    <w:rsid w:val="004F3836"/>
    <w:rsid w:val="004F4E04"/>
    <w:rsid w:val="00501A08"/>
    <w:rsid w:val="00502FF1"/>
    <w:rsid w:val="00510980"/>
    <w:rsid w:val="005353B4"/>
    <w:rsid w:val="00535B2E"/>
    <w:rsid w:val="005436C3"/>
    <w:rsid w:val="005436FA"/>
    <w:rsid w:val="00543F89"/>
    <w:rsid w:val="00544FC2"/>
    <w:rsid w:val="00547EDE"/>
    <w:rsid w:val="005555FF"/>
    <w:rsid w:val="00560476"/>
    <w:rsid w:val="005634F8"/>
    <w:rsid w:val="0056504D"/>
    <w:rsid w:val="0058239D"/>
    <w:rsid w:val="00585611"/>
    <w:rsid w:val="005903E5"/>
    <w:rsid w:val="00591202"/>
    <w:rsid w:val="005952EA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416A"/>
    <w:rsid w:val="005E6A8D"/>
    <w:rsid w:val="005F19B2"/>
    <w:rsid w:val="005F6590"/>
    <w:rsid w:val="005F6A01"/>
    <w:rsid w:val="005F6A2C"/>
    <w:rsid w:val="00601FAE"/>
    <w:rsid w:val="00630D02"/>
    <w:rsid w:val="00631BA7"/>
    <w:rsid w:val="00652C50"/>
    <w:rsid w:val="00654DBE"/>
    <w:rsid w:val="00655465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D55A9"/>
    <w:rsid w:val="006E06CC"/>
    <w:rsid w:val="006E6CDF"/>
    <w:rsid w:val="006F01C1"/>
    <w:rsid w:val="006F1E6C"/>
    <w:rsid w:val="006F40AB"/>
    <w:rsid w:val="00705B66"/>
    <w:rsid w:val="00706097"/>
    <w:rsid w:val="007117B6"/>
    <w:rsid w:val="007126F8"/>
    <w:rsid w:val="00713C79"/>
    <w:rsid w:val="00714DEB"/>
    <w:rsid w:val="00716500"/>
    <w:rsid w:val="007303C3"/>
    <w:rsid w:val="007343F1"/>
    <w:rsid w:val="0073482F"/>
    <w:rsid w:val="00743E61"/>
    <w:rsid w:val="00744188"/>
    <w:rsid w:val="00750E1E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A7A20"/>
    <w:rsid w:val="007B07DF"/>
    <w:rsid w:val="007B662A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34A79"/>
    <w:rsid w:val="00843A05"/>
    <w:rsid w:val="00845352"/>
    <w:rsid w:val="00845A73"/>
    <w:rsid w:val="00852212"/>
    <w:rsid w:val="00854341"/>
    <w:rsid w:val="00855268"/>
    <w:rsid w:val="00860D7E"/>
    <w:rsid w:val="00863642"/>
    <w:rsid w:val="00872719"/>
    <w:rsid w:val="00874550"/>
    <w:rsid w:val="008835B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02FA"/>
    <w:rsid w:val="009105B6"/>
    <w:rsid w:val="00921881"/>
    <w:rsid w:val="009308AF"/>
    <w:rsid w:val="00935A5C"/>
    <w:rsid w:val="0093733A"/>
    <w:rsid w:val="00937568"/>
    <w:rsid w:val="00942C83"/>
    <w:rsid w:val="00944EE0"/>
    <w:rsid w:val="00944F27"/>
    <w:rsid w:val="00951816"/>
    <w:rsid w:val="00952A8E"/>
    <w:rsid w:val="009537C2"/>
    <w:rsid w:val="00957579"/>
    <w:rsid w:val="00960806"/>
    <w:rsid w:val="009619AC"/>
    <w:rsid w:val="0097729B"/>
    <w:rsid w:val="00993994"/>
    <w:rsid w:val="009A0500"/>
    <w:rsid w:val="009A633C"/>
    <w:rsid w:val="009B4CE0"/>
    <w:rsid w:val="009C3151"/>
    <w:rsid w:val="009C640E"/>
    <w:rsid w:val="009D0C98"/>
    <w:rsid w:val="009E41A3"/>
    <w:rsid w:val="00A028EA"/>
    <w:rsid w:val="00A0396E"/>
    <w:rsid w:val="00A0464E"/>
    <w:rsid w:val="00A11092"/>
    <w:rsid w:val="00A172AC"/>
    <w:rsid w:val="00A21BF0"/>
    <w:rsid w:val="00A24F8D"/>
    <w:rsid w:val="00A257A5"/>
    <w:rsid w:val="00A3698B"/>
    <w:rsid w:val="00A4075B"/>
    <w:rsid w:val="00A41892"/>
    <w:rsid w:val="00A45EB8"/>
    <w:rsid w:val="00A544BD"/>
    <w:rsid w:val="00A62D17"/>
    <w:rsid w:val="00A7301D"/>
    <w:rsid w:val="00A7693D"/>
    <w:rsid w:val="00A86FE2"/>
    <w:rsid w:val="00A91EBF"/>
    <w:rsid w:val="00A93EBB"/>
    <w:rsid w:val="00A96342"/>
    <w:rsid w:val="00A97A67"/>
    <w:rsid w:val="00A97B6C"/>
    <w:rsid w:val="00AA4DBE"/>
    <w:rsid w:val="00AA53F2"/>
    <w:rsid w:val="00AE2F62"/>
    <w:rsid w:val="00AF24C9"/>
    <w:rsid w:val="00B05DE8"/>
    <w:rsid w:val="00B07CD6"/>
    <w:rsid w:val="00B109E2"/>
    <w:rsid w:val="00B1733D"/>
    <w:rsid w:val="00B27C0E"/>
    <w:rsid w:val="00B36478"/>
    <w:rsid w:val="00B40311"/>
    <w:rsid w:val="00B40FE1"/>
    <w:rsid w:val="00B43795"/>
    <w:rsid w:val="00B50701"/>
    <w:rsid w:val="00B52447"/>
    <w:rsid w:val="00B560FE"/>
    <w:rsid w:val="00B619A8"/>
    <w:rsid w:val="00B64C6F"/>
    <w:rsid w:val="00B735B9"/>
    <w:rsid w:val="00B73CA2"/>
    <w:rsid w:val="00B83672"/>
    <w:rsid w:val="00B851AE"/>
    <w:rsid w:val="00B85846"/>
    <w:rsid w:val="00B91336"/>
    <w:rsid w:val="00B92A5C"/>
    <w:rsid w:val="00B97F40"/>
    <w:rsid w:val="00BB0466"/>
    <w:rsid w:val="00BB0B95"/>
    <w:rsid w:val="00BB1BC2"/>
    <w:rsid w:val="00BC0E65"/>
    <w:rsid w:val="00BC690F"/>
    <w:rsid w:val="00BC74CF"/>
    <w:rsid w:val="00BD217B"/>
    <w:rsid w:val="00BF2821"/>
    <w:rsid w:val="00C04D89"/>
    <w:rsid w:val="00C06839"/>
    <w:rsid w:val="00C1207B"/>
    <w:rsid w:val="00C12161"/>
    <w:rsid w:val="00C15C08"/>
    <w:rsid w:val="00C20390"/>
    <w:rsid w:val="00C20D51"/>
    <w:rsid w:val="00C4244D"/>
    <w:rsid w:val="00C50E43"/>
    <w:rsid w:val="00C548EC"/>
    <w:rsid w:val="00C722E1"/>
    <w:rsid w:val="00C753A9"/>
    <w:rsid w:val="00C85B87"/>
    <w:rsid w:val="00C917ED"/>
    <w:rsid w:val="00C944DD"/>
    <w:rsid w:val="00C947DB"/>
    <w:rsid w:val="00C9794E"/>
    <w:rsid w:val="00CA1202"/>
    <w:rsid w:val="00CB30CF"/>
    <w:rsid w:val="00CB4041"/>
    <w:rsid w:val="00CC3123"/>
    <w:rsid w:val="00CD05B3"/>
    <w:rsid w:val="00CE478B"/>
    <w:rsid w:val="00CE4971"/>
    <w:rsid w:val="00CF28F2"/>
    <w:rsid w:val="00CF465F"/>
    <w:rsid w:val="00D047D9"/>
    <w:rsid w:val="00D04F9C"/>
    <w:rsid w:val="00D06500"/>
    <w:rsid w:val="00D07D12"/>
    <w:rsid w:val="00D10091"/>
    <w:rsid w:val="00D1245B"/>
    <w:rsid w:val="00D141AF"/>
    <w:rsid w:val="00D152CB"/>
    <w:rsid w:val="00D2787C"/>
    <w:rsid w:val="00D27D8C"/>
    <w:rsid w:val="00D44B9C"/>
    <w:rsid w:val="00D562AE"/>
    <w:rsid w:val="00D60555"/>
    <w:rsid w:val="00D64C53"/>
    <w:rsid w:val="00D77153"/>
    <w:rsid w:val="00D97FBB"/>
    <w:rsid w:val="00DA5956"/>
    <w:rsid w:val="00DB1937"/>
    <w:rsid w:val="00DB2512"/>
    <w:rsid w:val="00DC10A6"/>
    <w:rsid w:val="00DC5BE1"/>
    <w:rsid w:val="00DC7D71"/>
    <w:rsid w:val="00DD331A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437D5"/>
    <w:rsid w:val="00E45CE0"/>
    <w:rsid w:val="00E61A5A"/>
    <w:rsid w:val="00E62F77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A6533"/>
    <w:rsid w:val="00EB62CD"/>
    <w:rsid w:val="00EC5D1C"/>
    <w:rsid w:val="00EC6BF1"/>
    <w:rsid w:val="00ED000C"/>
    <w:rsid w:val="00ED1E10"/>
    <w:rsid w:val="00EF227A"/>
    <w:rsid w:val="00EF47DA"/>
    <w:rsid w:val="00F00DB6"/>
    <w:rsid w:val="00F12E3A"/>
    <w:rsid w:val="00F16539"/>
    <w:rsid w:val="00F27246"/>
    <w:rsid w:val="00F278AC"/>
    <w:rsid w:val="00F2792A"/>
    <w:rsid w:val="00F27AD5"/>
    <w:rsid w:val="00F31104"/>
    <w:rsid w:val="00F42AEF"/>
    <w:rsid w:val="00F449FA"/>
    <w:rsid w:val="00F47CFD"/>
    <w:rsid w:val="00F51E3F"/>
    <w:rsid w:val="00F53060"/>
    <w:rsid w:val="00F628EE"/>
    <w:rsid w:val="00F64434"/>
    <w:rsid w:val="00F65F1A"/>
    <w:rsid w:val="00F7038F"/>
    <w:rsid w:val="00F74F32"/>
    <w:rsid w:val="00F82695"/>
    <w:rsid w:val="00F8291B"/>
    <w:rsid w:val="00F94F60"/>
    <w:rsid w:val="00F965D8"/>
    <w:rsid w:val="00F96931"/>
    <w:rsid w:val="00FA0737"/>
    <w:rsid w:val="00FA0CB6"/>
    <w:rsid w:val="00FA2C5C"/>
    <w:rsid w:val="00FC0E76"/>
    <w:rsid w:val="00FC1512"/>
    <w:rsid w:val="00FC4A7D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customStyle="1" w:styleId="Normal1">
    <w:name w:val="Normal_1"/>
    <w:qFormat/>
    <w:rsid w:val="00BC0E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B560FE"/>
    <w:rPr>
      <w:rFonts w:ascii="Arial" w:eastAsia="Arial" w:hAnsi="Arial" w:cs="Arial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B560FE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lang w:val="vi-VN"/>
    </w:rPr>
  </w:style>
  <w:style w:type="paragraph" w:customStyle="1" w:styleId="msonormal0">
    <w:name w:val="msonormal"/>
    <w:basedOn w:val="Normal"/>
    <w:rsid w:val="009A05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9308AF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fontstyle01">
    <w:name w:val="fontstyle01"/>
    <w:rsid w:val="009308A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9308AF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9308AF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9308AF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oncaDanhschChar">
    <w:name w:val="Đoạn của Danh sách Char"/>
    <w:link w:val="oncaDanhsch"/>
    <w:qFormat/>
    <w:locked/>
    <w:rsid w:val="009308AF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9308AF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9308AF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9308AF"/>
    <w:pPr>
      <w:keepNext/>
      <w:keepLines/>
      <w:numPr>
        <w:numId w:val="3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9308AF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styleId="PageNumber">
    <w:name w:val="page number"/>
    <w:rsid w:val="000F6528"/>
    <w:rPr>
      <w:rFonts w:cs="Times New Roman"/>
    </w:rPr>
  </w:style>
  <w:style w:type="paragraph" w:customStyle="1" w:styleId="1">
    <w:name w:val="1"/>
    <w:basedOn w:val="Normal"/>
    <w:autoRedefine/>
    <w:rsid w:val="00F449FA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styleId="NormalWeb">
    <w:name w:val="Normal (Web)"/>
    <w:basedOn w:val="Normal"/>
    <w:unhideWhenUsed/>
    <w:rsid w:val="00F44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8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9.bin"/><Relationship Id="rId268" Type="http://schemas.openxmlformats.org/officeDocument/2006/relationships/oleObject" Target="embeddings/oleObject150.bin"/><Relationship Id="rId475" Type="http://schemas.openxmlformats.org/officeDocument/2006/relationships/oleObject" Target="embeddings/oleObject260.bin"/><Relationship Id="rId682" Type="http://schemas.openxmlformats.org/officeDocument/2006/relationships/oleObject" Target="embeddings/oleObject370.bin"/><Relationship Id="rId128" Type="http://schemas.openxmlformats.org/officeDocument/2006/relationships/oleObject" Target="embeddings/oleObject78.bin"/><Relationship Id="rId335" Type="http://schemas.openxmlformats.org/officeDocument/2006/relationships/image" Target="media/image147.wmf"/><Relationship Id="rId542" Type="http://schemas.openxmlformats.org/officeDocument/2006/relationships/image" Target="media/image245.wmf"/><Relationship Id="rId987" Type="http://schemas.openxmlformats.org/officeDocument/2006/relationships/image" Target="media/image459.wmf"/><Relationship Id="rId402" Type="http://schemas.openxmlformats.org/officeDocument/2006/relationships/image" Target="media/image180.wmf"/><Relationship Id="rId847" Type="http://schemas.openxmlformats.org/officeDocument/2006/relationships/image" Target="media/image389.wmf"/><Relationship Id="rId1032" Type="http://schemas.openxmlformats.org/officeDocument/2006/relationships/oleObject" Target="embeddings/oleObject547.bin"/><Relationship Id="rId707" Type="http://schemas.openxmlformats.org/officeDocument/2006/relationships/image" Target="media/image321.wmf"/><Relationship Id="rId914" Type="http://schemas.openxmlformats.org/officeDocument/2006/relationships/oleObject" Target="embeddings/oleObject488.bin"/><Relationship Id="rId43" Type="http://schemas.openxmlformats.org/officeDocument/2006/relationships/oleObject" Target="embeddings/oleObject21.bin"/><Relationship Id="rId192" Type="http://schemas.openxmlformats.org/officeDocument/2006/relationships/oleObject" Target="embeddings/oleObject110.bin"/><Relationship Id="rId497" Type="http://schemas.openxmlformats.org/officeDocument/2006/relationships/oleObject" Target="embeddings/oleObject271.bin"/><Relationship Id="rId357" Type="http://schemas.openxmlformats.org/officeDocument/2006/relationships/image" Target="media/image158.wmf"/><Relationship Id="rId217" Type="http://schemas.openxmlformats.org/officeDocument/2006/relationships/image" Target="media/image90.wmf"/><Relationship Id="rId564" Type="http://schemas.openxmlformats.org/officeDocument/2006/relationships/image" Target="media/image256.wmf"/><Relationship Id="rId771" Type="http://schemas.openxmlformats.org/officeDocument/2006/relationships/image" Target="media/image353.wmf"/><Relationship Id="rId869" Type="http://schemas.openxmlformats.org/officeDocument/2006/relationships/image" Target="media/image400.wmf"/><Relationship Id="rId424" Type="http://schemas.openxmlformats.org/officeDocument/2006/relationships/image" Target="media/image191.wmf"/><Relationship Id="rId631" Type="http://schemas.openxmlformats.org/officeDocument/2006/relationships/oleObject" Target="embeddings/oleObject344.bin"/><Relationship Id="rId729" Type="http://schemas.openxmlformats.org/officeDocument/2006/relationships/image" Target="media/image332.wmf"/><Relationship Id="rId1054" Type="http://schemas.openxmlformats.org/officeDocument/2006/relationships/oleObject" Target="embeddings/oleObject558.bin"/><Relationship Id="rId936" Type="http://schemas.openxmlformats.org/officeDocument/2006/relationships/oleObject" Target="embeddings/oleObject499.bin"/><Relationship Id="rId1121" Type="http://schemas.openxmlformats.org/officeDocument/2006/relationships/footer" Target="footer1.xml"/><Relationship Id="rId65" Type="http://schemas.openxmlformats.org/officeDocument/2006/relationships/image" Target="media/image27.wmf"/><Relationship Id="rId281" Type="http://schemas.openxmlformats.org/officeDocument/2006/relationships/image" Target="media/image121.wmf"/><Relationship Id="rId141" Type="http://schemas.openxmlformats.org/officeDocument/2006/relationships/image" Target="media/image53.wmf"/><Relationship Id="rId379" Type="http://schemas.openxmlformats.org/officeDocument/2006/relationships/image" Target="media/image169.wmf"/><Relationship Id="rId586" Type="http://schemas.openxmlformats.org/officeDocument/2006/relationships/oleObject" Target="embeddings/oleObject319.bin"/><Relationship Id="rId793" Type="http://schemas.openxmlformats.org/officeDocument/2006/relationships/image" Target="media/image364.wmf"/><Relationship Id="rId7" Type="http://schemas.openxmlformats.org/officeDocument/2006/relationships/endnotes" Target="endnotes.xml"/><Relationship Id="rId239" Type="http://schemas.openxmlformats.org/officeDocument/2006/relationships/oleObject" Target="embeddings/oleObject135.bin"/><Relationship Id="rId446" Type="http://schemas.openxmlformats.org/officeDocument/2006/relationships/image" Target="media/image202.wmf"/><Relationship Id="rId653" Type="http://schemas.openxmlformats.org/officeDocument/2006/relationships/image" Target="media/image294.wmf"/><Relationship Id="rId1076" Type="http://schemas.openxmlformats.org/officeDocument/2006/relationships/image" Target="media/image503.wmf"/><Relationship Id="rId306" Type="http://schemas.openxmlformats.org/officeDocument/2006/relationships/oleObject" Target="embeddings/oleObject169.bin"/><Relationship Id="rId860" Type="http://schemas.openxmlformats.org/officeDocument/2006/relationships/oleObject" Target="embeddings/oleObject461.bin"/><Relationship Id="rId958" Type="http://schemas.openxmlformats.org/officeDocument/2006/relationships/oleObject" Target="embeddings/oleObject510.bin"/><Relationship Id="rId87" Type="http://schemas.openxmlformats.org/officeDocument/2006/relationships/image" Target="media/image33.wmf"/><Relationship Id="rId513" Type="http://schemas.openxmlformats.org/officeDocument/2006/relationships/oleObject" Target="embeddings/oleObject279.bin"/><Relationship Id="rId720" Type="http://schemas.openxmlformats.org/officeDocument/2006/relationships/oleObject" Target="embeddings/oleObject389.bin"/><Relationship Id="rId818" Type="http://schemas.openxmlformats.org/officeDocument/2006/relationships/oleObject" Target="embeddings/oleObject440.bin"/><Relationship Id="rId1003" Type="http://schemas.openxmlformats.org/officeDocument/2006/relationships/image" Target="media/image467.wmf"/><Relationship Id="rId14" Type="http://schemas.openxmlformats.org/officeDocument/2006/relationships/image" Target="media/image8.wmf"/><Relationship Id="rId163" Type="http://schemas.openxmlformats.org/officeDocument/2006/relationships/image" Target="media/image64.wmf"/><Relationship Id="rId370" Type="http://schemas.openxmlformats.org/officeDocument/2006/relationships/oleObject" Target="embeddings/oleObject202.bin"/><Relationship Id="rId230" Type="http://schemas.openxmlformats.org/officeDocument/2006/relationships/oleObject" Target="embeddings/oleObject130.bin"/><Relationship Id="rId468" Type="http://schemas.openxmlformats.org/officeDocument/2006/relationships/oleObject" Target="embeddings/oleObject254.bin"/><Relationship Id="rId675" Type="http://schemas.openxmlformats.org/officeDocument/2006/relationships/image" Target="media/image305.wmf"/><Relationship Id="rId882" Type="http://schemas.openxmlformats.org/officeDocument/2006/relationships/oleObject" Target="embeddings/oleObject472.bin"/><Relationship Id="rId1098" Type="http://schemas.openxmlformats.org/officeDocument/2006/relationships/image" Target="media/image514.wmf"/><Relationship Id="rId25" Type="http://schemas.openxmlformats.org/officeDocument/2006/relationships/oleObject" Target="embeddings/oleObject8.bin"/><Relationship Id="rId328" Type="http://schemas.openxmlformats.org/officeDocument/2006/relationships/oleObject" Target="embeddings/oleObject181.bin"/><Relationship Id="rId535" Type="http://schemas.openxmlformats.org/officeDocument/2006/relationships/oleObject" Target="embeddings/oleObject290.bin"/><Relationship Id="rId742" Type="http://schemas.openxmlformats.org/officeDocument/2006/relationships/oleObject" Target="embeddings/oleObject400.bin"/><Relationship Id="rId174" Type="http://schemas.openxmlformats.org/officeDocument/2006/relationships/oleObject" Target="embeddings/oleObject101.bin"/><Relationship Id="rId381" Type="http://schemas.openxmlformats.org/officeDocument/2006/relationships/image" Target="media/image170.wmf"/><Relationship Id="rId602" Type="http://schemas.openxmlformats.org/officeDocument/2006/relationships/image" Target="media/image269.wmf"/><Relationship Id="rId1025" Type="http://schemas.openxmlformats.org/officeDocument/2006/relationships/image" Target="media/image478.wmf"/><Relationship Id="rId241" Type="http://schemas.openxmlformats.org/officeDocument/2006/relationships/image" Target="media/image101.wmf"/><Relationship Id="rId479" Type="http://schemas.openxmlformats.org/officeDocument/2006/relationships/oleObject" Target="embeddings/oleObject262.bin"/><Relationship Id="rId686" Type="http://schemas.openxmlformats.org/officeDocument/2006/relationships/oleObject" Target="embeddings/oleObject372.bin"/><Relationship Id="rId893" Type="http://schemas.openxmlformats.org/officeDocument/2006/relationships/image" Target="media/image412.wmf"/><Relationship Id="rId907" Type="http://schemas.openxmlformats.org/officeDocument/2006/relationships/image" Target="media/image419.wmf"/><Relationship Id="rId36" Type="http://schemas.openxmlformats.org/officeDocument/2006/relationships/oleObject" Target="embeddings/oleObject14.bin"/><Relationship Id="rId339" Type="http://schemas.openxmlformats.org/officeDocument/2006/relationships/image" Target="media/image149.wmf"/><Relationship Id="rId546" Type="http://schemas.openxmlformats.org/officeDocument/2006/relationships/image" Target="media/image247.wmf"/><Relationship Id="rId753" Type="http://schemas.openxmlformats.org/officeDocument/2006/relationships/image" Target="media/image344.wmf"/><Relationship Id="rId101" Type="http://schemas.openxmlformats.org/officeDocument/2006/relationships/image" Target="media/image40.wmf"/><Relationship Id="rId185" Type="http://schemas.openxmlformats.org/officeDocument/2006/relationships/image" Target="media/image75.wmf"/><Relationship Id="rId406" Type="http://schemas.openxmlformats.org/officeDocument/2006/relationships/image" Target="media/image182.wmf"/><Relationship Id="rId960" Type="http://schemas.openxmlformats.org/officeDocument/2006/relationships/oleObject" Target="embeddings/oleObject511.bin"/><Relationship Id="rId1036" Type="http://schemas.openxmlformats.org/officeDocument/2006/relationships/oleObject" Target="embeddings/oleObject549.bin"/><Relationship Id="rId392" Type="http://schemas.openxmlformats.org/officeDocument/2006/relationships/image" Target="media/image175.wmf"/><Relationship Id="rId613" Type="http://schemas.openxmlformats.org/officeDocument/2006/relationships/oleObject" Target="embeddings/oleObject335.bin"/><Relationship Id="rId697" Type="http://schemas.openxmlformats.org/officeDocument/2006/relationships/image" Target="media/image316.wmf"/><Relationship Id="rId820" Type="http://schemas.openxmlformats.org/officeDocument/2006/relationships/oleObject" Target="embeddings/oleObject441.bin"/><Relationship Id="rId918" Type="http://schemas.openxmlformats.org/officeDocument/2006/relationships/oleObject" Target="embeddings/oleObject490.bin"/><Relationship Id="rId252" Type="http://schemas.openxmlformats.org/officeDocument/2006/relationships/oleObject" Target="embeddings/oleObject142.bin"/><Relationship Id="rId1103" Type="http://schemas.openxmlformats.org/officeDocument/2006/relationships/oleObject" Target="embeddings/oleObject583.bin"/><Relationship Id="rId47" Type="http://schemas.openxmlformats.org/officeDocument/2006/relationships/oleObject" Target="embeddings/oleObject25.bin"/><Relationship Id="rId112" Type="http://schemas.openxmlformats.org/officeDocument/2006/relationships/oleObject" Target="embeddings/oleObject65.bin"/><Relationship Id="rId557" Type="http://schemas.openxmlformats.org/officeDocument/2006/relationships/oleObject" Target="embeddings/oleObject301.bin"/><Relationship Id="rId764" Type="http://schemas.openxmlformats.org/officeDocument/2006/relationships/oleObject" Target="embeddings/oleObject411.bin"/><Relationship Id="rId971" Type="http://schemas.openxmlformats.org/officeDocument/2006/relationships/image" Target="media/image451.wmf"/><Relationship Id="rId196" Type="http://schemas.openxmlformats.org/officeDocument/2006/relationships/oleObject" Target="embeddings/oleObject112.bin"/><Relationship Id="rId417" Type="http://schemas.openxmlformats.org/officeDocument/2006/relationships/oleObject" Target="embeddings/oleObject226.bin"/><Relationship Id="rId624" Type="http://schemas.openxmlformats.org/officeDocument/2006/relationships/image" Target="media/image280.wmf"/><Relationship Id="rId831" Type="http://schemas.openxmlformats.org/officeDocument/2006/relationships/image" Target="media/image381.wmf"/><Relationship Id="rId1047" Type="http://schemas.openxmlformats.org/officeDocument/2006/relationships/image" Target="media/image489.wmf"/><Relationship Id="rId263" Type="http://schemas.openxmlformats.org/officeDocument/2006/relationships/image" Target="media/image112.wmf"/><Relationship Id="rId470" Type="http://schemas.openxmlformats.org/officeDocument/2006/relationships/oleObject" Target="embeddings/oleObject256.bin"/><Relationship Id="rId929" Type="http://schemas.openxmlformats.org/officeDocument/2006/relationships/image" Target="media/image430.wmf"/><Relationship Id="rId1114" Type="http://schemas.openxmlformats.org/officeDocument/2006/relationships/image" Target="media/image522.wmf"/><Relationship Id="rId58" Type="http://schemas.openxmlformats.org/officeDocument/2006/relationships/oleObject" Target="embeddings/oleObject31.bin"/><Relationship Id="rId123" Type="http://schemas.openxmlformats.org/officeDocument/2006/relationships/oleObject" Target="embeddings/oleObject76.bin"/><Relationship Id="rId330" Type="http://schemas.openxmlformats.org/officeDocument/2006/relationships/oleObject" Target="embeddings/oleObject182.bin"/><Relationship Id="rId568" Type="http://schemas.openxmlformats.org/officeDocument/2006/relationships/image" Target="media/image258.wmf"/><Relationship Id="rId775" Type="http://schemas.openxmlformats.org/officeDocument/2006/relationships/image" Target="media/image355.wmf"/><Relationship Id="rId982" Type="http://schemas.openxmlformats.org/officeDocument/2006/relationships/oleObject" Target="embeddings/oleObject522.bin"/><Relationship Id="rId428" Type="http://schemas.openxmlformats.org/officeDocument/2006/relationships/image" Target="media/image193.wmf"/><Relationship Id="rId635" Type="http://schemas.openxmlformats.org/officeDocument/2006/relationships/oleObject" Target="embeddings/oleObject346.bin"/><Relationship Id="rId842" Type="http://schemas.openxmlformats.org/officeDocument/2006/relationships/oleObject" Target="embeddings/oleObject452.bin"/><Relationship Id="rId1058" Type="http://schemas.openxmlformats.org/officeDocument/2006/relationships/oleObject" Target="embeddings/oleObject560.bin"/><Relationship Id="rId274" Type="http://schemas.openxmlformats.org/officeDocument/2006/relationships/oleObject" Target="embeddings/oleObject153.bin"/><Relationship Id="rId481" Type="http://schemas.openxmlformats.org/officeDocument/2006/relationships/oleObject" Target="embeddings/oleObject263.bin"/><Relationship Id="rId702" Type="http://schemas.openxmlformats.org/officeDocument/2006/relationships/oleObject" Target="embeddings/oleObject380.bin"/><Relationship Id="rId69" Type="http://schemas.openxmlformats.org/officeDocument/2006/relationships/oleObject" Target="embeddings/oleObject37.bin"/><Relationship Id="rId134" Type="http://schemas.openxmlformats.org/officeDocument/2006/relationships/oleObject" Target="embeddings/oleObject81.bin"/><Relationship Id="rId579" Type="http://schemas.openxmlformats.org/officeDocument/2006/relationships/image" Target="media/image260.wmf"/><Relationship Id="rId786" Type="http://schemas.openxmlformats.org/officeDocument/2006/relationships/oleObject" Target="embeddings/oleObject422.bin"/><Relationship Id="rId993" Type="http://schemas.openxmlformats.org/officeDocument/2006/relationships/image" Target="media/image462.wmf"/><Relationship Id="rId341" Type="http://schemas.openxmlformats.org/officeDocument/2006/relationships/image" Target="media/image150.wmf"/><Relationship Id="rId439" Type="http://schemas.openxmlformats.org/officeDocument/2006/relationships/oleObject" Target="embeddings/oleObject237.bin"/><Relationship Id="rId646" Type="http://schemas.openxmlformats.org/officeDocument/2006/relationships/oleObject" Target="embeddings/oleObject352.bin"/><Relationship Id="rId1069" Type="http://schemas.openxmlformats.org/officeDocument/2006/relationships/oleObject" Target="embeddings/oleObject566.bin"/><Relationship Id="rId201" Type="http://schemas.openxmlformats.org/officeDocument/2006/relationships/image" Target="media/image83.wmf"/><Relationship Id="rId285" Type="http://schemas.openxmlformats.org/officeDocument/2006/relationships/image" Target="media/image123.wmf"/><Relationship Id="rId506" Type="http://schemas.openxmlformats.org/officeDocument/2006/relationships/image" Target="media/image227.wmf"/><Relationship Id="rId853" Type="http://schemas.openxmlformats.org/officeDocument/2006/relationships/image" Target="media/image392.wmf"/><Relationship Id="rId492" Type="http://schemas.openxmlformats.org/officeDocument/2006/relationships/image" Target="media/image220.wmf"/><Relationship Id="rId713" Type="http://schemas.openxmlformats.org/officeDocument/2006/relationships/image" Target="media/image324.wmf"/><Relationship Id="rId797" Type="http://schemas.openxmlformats.org/officeDocument/2006/relationships/image" Target="media/image366.wmf"/><Relationship Id="rId920" Type="http://schemas.openxmlformats.org/officeDocument/2006/relationships/oleObject" Target="embeddings/oleObject491.bin"/><Relationship Id="rId145" Type="http://schemas.openxmlformats.org/officeDocument/2006/relationships/image" Target="media/image55.wmf"/><Relationship Id="rId352" Type="http://schemas.openxmlformats.org/officeDocument/2006/relationships/oleObject" Target="embeddings/oleObject193.bin"/><Relationship Id="rId212" Type="http://schemas.openxmlformats.org/officeDocument/2006/relationships/oleObject" Target="embeddings/oleObject121.bin"/><Relationship Id="rId657" Type="http://schemas.openxmlformats.org/officeDocument/2006/relationships/image" Target="media/image296.wmf"/><Relationship Id="rId864" Type="http://schemas.openxmlformats.org/officeDocument/2006/relationships/oleObject" Target="embeddings/oleObject463.bin"/><Relationship Id="rId296" Type="http://schemas.openxmlformats.org/officeDocument/2006/relationships/oleObject" Target="embeddings/oleObject164.bin"/><Relationship Id="rId517" Type="http://schemas.openxmlformats.org/officeDocument/2006/relationships/oleObject" Target="embeddings/oleObject281.bin"/><Relationship Id="rId724" Type="http://schemas.openxmlformats.org/officeDocument/2006/relationships/oleObject" Target="embeddings/oleObject391.bin"/><Relationship Id="rId931" Type="http://schemas.openxmlformats.org/officeDocument/2006/relationships/image" Target="media/image431.wmf"/><Relationship Id="rId60" Type="http://schemas.openxmlformats.org/officeDocument/2006/relationships/oleObject" Target="embeddings/oleObject32.bin"/><Relationship Id="rId156" Type="http://schemas.openxmlformats.org/officeDocument/2006/relationships/oleObject" Target="embeddings/oleObject92.bin"/><Relationship Id="rId363" Type="http://schemas.openxmlformats.org/officeDocument/2006/relationships/image" Target="media/image161.wmf"/><Relationship Id="rId570" Type="http://schemas.openxmlformats.org/officeDocument/2006/relationships/image" Target="media/image259.wmf"/><Relationship Id="rId1007" Type="http://schemas.openxmlformats.org/officeDocument/2006/relationships/image" Target="media/image469.wmf"/><Relationship Id="rId223" Type="http://schemas.openxmlformats.org/officeDocument/2006/relationships/image" Target="media/image93.wmf"/><Relationship Id="rId430" Type="http://schemas.openxmlformats.org/officeDocument/2006/relationships/image" Target="media/image194.wmf"/><Relationship Id="rId668" Type="http://schemas.openxmlformats.org/officeDocument/2006/relationships/oleObject" Target="embeddings/oleObject363.bin"/><Relationship Id="rId875" Type="http://schemas.openxmlformats.org/officeDocument/2006/relationships/image" Target="media/image403.wmf"/><Relationship Id="rId1060" Type="http://schemas.openxmlformats.org/officeDocument/2006/relationships/oleObject" Target="embeddings/oleObject561.bin"/><Relationship Id="rId18" Type="http://schemas.openxmlformats.org/officeDocument/2006/relationships/image" Target="media/image10.wmf"/><Relationship Id="rId528" Type="http://schemas.openxmlformats.org/officeDocument/2006/relationships/image" Target="media/image238.wmf"/><Relationship Id="rId735" Type="http://schemas.openxmlformats.org/officeDocument/2006/relationships/image" Target="media/image335.wmf"/><Relationship Id="rId942" Type="http://schemas.openxmlformats.org/officeDocument/2006/relationships/oleObject" Target="embeddings/oleObject502.bin"/><Relationship Id="rId167" Type="http://schemas.openxmlformats.org/officeDocument/2006/relationships/image" Target="media/image66.wmf"/><Relationship Id="rId374" Type="http://schemas.openxmlformats.org/officeDocument/2006/relationships/oleObject" Target="embeddings/oleObject204.bin"/><Relationship Id="rId581" Type="http://schemas.openxmlformats.org/officeDocument/2006/relationships/image" Target="media/image261.wmf"/><Relationship Id="rId1018" Type="http://schemas.openxmlformats.org/officeDocument/2006/relationships/oleObject" Target="embeddings/oleObject540.bin"/><Relationship Id="rId71" Type="http://schemas.openxmlformats.org/officeDocument/2006/relationships/oleObject" Target="embeddings/oleObject39.bin"/><Relationship Id="rId234" Type="http://schemas.openxmlformats.org/officeDocument/2006/relationships/oleObject" Target="embeddings/oleObject132.bin"/><Relationship Id="rId679" Type="http://schemas.openxmlformats.org/officeDocument/2006/relationships/image" Target="media/image307.wmf"/><Relationship Id="rId802" Type="http://schemas.openxmlformats.org/officeDocument/2006/relationships/oleObject" Target="embeddings/oleObject430.bin"/><Relationship Id="rId886" Type="http://schemas.openxmlformats.org/officeDocument/2006/relationships/oleObject" Target="embeddings/oleObject474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38.bin"/><Relationship Id="rId539" Type="http://schemas.openxmlformats.org/officeDocument/2006/relationships/oleObject" Target="embeddings/oleObject292.bin"/><Relationship Id="rId746" Type="http://schemas.openxmlformats.org/officeDocument/2006/relationships/oleObject" Target="embeddings/oleObject402.bin"/><Relationship Id="rId1071" Type="http://schemas.openxmlformats.org/officeDocument/2006/relationships/oleObject" Target="embeddings/oleObject567.bin"/><Relationship Id="rId178" Type="http://schemas.openxmlformats.org/officeDocument/2006/relationships/oleObject" Target="embeddings/oleObject103.bin"/><Relationship Id="rId301" Type="http://schemas.openxmlformats.org/officeDocument/2006/relationships/image" Target="media/image131.wmf"/><Relationship Id="rId953" Type="http://schemas.openxmlformats.org/officeDocument/2006/relationships/image" Target="media/image442.wmf"/><Relationship Id="rId1029" Type="http://schemas.openxmlformats.org/officeDocument/2006/relationships/image" Target="media/image480.wmf"/><Relationship Id="rId82" Type="http://schemas.openxmlformats.org/officeDocument/2006/relationships/oleObject" Target="embeddings/oleObject48.bin"/><Relationship Id="rId385" Type="http://schemas.openxmlformats.org/officeDocument/2006/relationships/image" Target="media/image172.wmf"/><Relationship Id="rId592" Type="http://schemas.openxmlformats.org/officeDocument/2006/relationships/oleObject" Target="embeddings/oleObject324.bin"/><Relationship Id="rId606" Type="http://schemas.openxmlformats.org/officeDocument/2006/relationships/image" Target="media/image271.wmf"/><Relationship Id="rId813" Type="http://schemas.openxmlformats.org/officeDocument/2006/relationships/oleObject" Target="embeddings/oleObject436.bin"/><Relationship Id="rId245" Type="http://schemas.openxmlformats.org/officeDocument/2006/relationships/image" Target="media/image103.wmf"/><Relationship Id="rId452" Type="http://schemas.openxmlformats.org/officeDocument/2006/relationships/image" Target="media/image205.wmf"/><Relationship Id="rId897" Type="http://schemas.openxmlformats.org/officeDocument/2006/relationships/image" Target="media/image414.wmf"/><Relationship Id="rId1082" Type="http://schemas.openxmlformats.org/officeDocument/2006/relationships/image" Target="media/image506.wmf"/><Relationship Id="rId105" Type="http://schemas.openxmlformats.org/officeDocument/2006/relationships/image" Target="media/image42.wmf"/><Relationship Id="rId312" Type="http://schemas.openxmlformats.org/officeDocument/2006/relationships/oleObject" Target="embeddings/oleObject172.bin"/><Relationship Id="rId757" Type="http://schemas.openxmlformats.org/officeDocument/2006/relationships/image" Target="media/image346.wmf"/><Relationship Id="rId964" Type="http://schemas.openxmlformats.org/officeDocument/2006/relationships/oleObject" Target="embeddings/oleObject513.bin"/><Relationship Id="rId93" Type="http://schemas.openxmlformats.org/officeDocument/2006/relationships/image" Target="media/image36.wmf"/><Relationship Id="rId189" Type="http://schemas.openxmlformats.org/officeDocument/2006/relationships/image" Target="media/image77.wmf"/><Relationship Id="rId396" Type="http://schemas.openxmlformats.org/officeDocument/2006/relationships/image" Target="media/image177.wmf"/><Relationship Id="rId617" Type="http://schemas.openxmlformats.org/officeDocument/2006/relationships/oleObject" Target="embeddings/oleObject337.bin"/><Relationship Id="rId824" Type="http://schemas.openxmlformats.org/officeDocument/2006/relationships/oleObject" Target="embeddings/oleObject443.bin"/><Relationship Id="rId256" Type="http://schemas.openxmlformats.org/officeDocument/2006/relationships/oleObject" Target="embeddings/oleObject144.bin"/><Relationship Id="rId463" Type="http://schemas.openxmlformats.org/officeDocument/2006/relationships/image" Target="media/image208.wmf"/><Relationship Id="rId670" Type="http://schemas.openxmlformats.org/officeDocument/2006/relationships/oleObject" Target="embeddings/oleObject364.bin"/><Relationship Id="rId1093" Type="http://schemas.openxmlformats.org/officeDocument/2006/relationships/oleObject" Target="embeddings/oleObject578.bin"/><Relationship Id="rId1107" Type="http://schemas.openxmlformats.org/officeDocument/2006/relationships/oleObject" Target="embeddings/oleObject585.bin"/><Relationship Id="rId116" Type="http://schemas.openxmlformats.org/officeDocument/2006/relationships/oleObject" Target="embeddings/oleObject69.bin"/><Relationship Id="rId323" Type="http://schemas.openxmlformats.org/officeDocument/2006/relationships/image" Target="media/image141.wmf"/><Relationship Id="rId530" Type="http://schemas.openxmlformats.org/officeDocument/2006/relationships/image" Target="media/image239.wmf"/><Relationship Id="rId768" Type="http://schemas.openxmlformats.org/officeDocument/2006/relationships/oleObject" Target="embeddings/oleObject413.bin"/><Relationship Id="rId975" Type="http://schemas.openxmlformats.org/officeDocument/2006/relationships/image" Target="media/image453.wmf"/><Relationship Id="rId20" Type="http://schemas.openxmlformats.org/officeDocument/2006/relationships/image" Target="media/image11.wmf"/><Relationship Id="rId628" Type="http://schemas.openxmlformats.org/officeDocument/2006/relationships/image" Target="media/image282.wmf"/><Relationship Id="rId835" Type="http://schemas.openxmlformats.org/officeDocument/2006/relationships/image" Target="media/image383.wmf"/><Relationship Id="rId267" Type="http://schemas.openxmlformats.org/officeDocument/2006/relationships/image" Target="media/image114.wmf"/><Relationship Id="rId474" Type="http://schemas.openxmlformats.org/officeDocument/2006/relationships/image" Target="media/image211.wmf"/><Relationship Id="rId1020" Type="http://schemas.openxmlformats.org/officeDocument/2006/relationships/oleObject" Target="embeddings/oleObject541.bin"/><Relationship Id="rId1118" Type="http://schemas.openxmlformats.org/officeDocument/2006/relationships/image" Target="media/image524.wmf"/><Relationship Id="rId127" Type="http://schemas.openxmlformats.org/officeDocument/2006/relationships/image" Target="media/image46.wmf"/><Relationship Id="rId681" Type="http://schemas.openxmlformats.org/officeDocument/2006/relationships/image" Target="media/image308.wmf"/><Relationship Id="rId779" Type="http://schemas.openxmlformats.org/officeDocument/2006/relationships/image" Target="media/image357.wmf"/><Relationship Id="rId902" Type="http://schemas.openxmlformats.org/officeDocument/2006/relationships/oleObject" Target="embeddings/oleObject482.bin"/><Relationship Id="rId986" Type="http://schemas.openxmlformats.org/officeDocument/2006/relationships/oleObject" Target="embeddings/oleObject524.bin"/><Relationship Id="rId31" Type="http://schemas.openxmlformats.org/officeDocument/2006/relationships/oleObject" Target="embeddings/oleObject11.bin"/><Relationship Id="rId334" Type="http://schemas.openxmlformats.org/officeDocument/2006/relationships/oleObject" Target="embeddings/oleObject184.bin"/><Relationship Id="rId541" Type="http://schemas.openxmlformats.org/officeDocument/2006/relationships/oleObject" Target="embeddings/oleObject293.bin"/><Relationship Id="rId639" Type="http://schemas.openxmlformats.org/officeDocument/2006/relationships/image" Target="media/image287.wmf"/><Relationship Id="rId180" Type="http://schemas.openxmlformats.org/officeDocument/2006/relationships/oleObject" Target="embeddings/oleObject104.bin"/><Relationship Id="rId278" Type="http://schemas.openxmlformats.org/officeDocument/2006/relationships/oleObject" Target="embeddings/oleObject155.bin"/><Relationship Id="rId401" Type="http://schemas.openxmlformats.org/officeDocument/2006/relationships/oleObject" Target="embeddings/oleObject218.bin"/><Relationship Id="rId846" Type="http://schemas.openxmlformats.org/officeDocument/2006/relationships/oleObject" Target="embeddings/oleObject454.bin"/><Relationship Id="rId1031" Type="http://schemas.openxmlformats.org/officeDocument/2006/relationships/image" Target="media/image481.wmf"/><Relationship Id="rId485" Type="http://schemas.openxmlformats.org/officeDocument/2006/relationships/oleObject" Target="embeddings/oleObject265.bin"/><Relationship Id="rId692" Type="http://schemas.openxmlformats.org/officeDocument/2006/relationships/oleObject" Target="embeddings/oleObject375.bin"/><Relationship Id="rId706" Type="http://schemas.openxmlformats.org/officeDocument/2006/relationships/oleObject" Target="embeddings/oleObject382.bin"/><Relationship Id="rId913" Type="http://schemas.openxmlformats.org/officeDocument/2006/relationships/image" Target="media/image422.wmf"/><Relationship Id="rId42" Type="http://schemas.openxmlformats.org/officeDocument/2006/relationships/oleObject" Target="embeddings/oleObject20.bin"/><Relationship Id="rId138" Type="http://schemas.openxmlformats.org/officeDocument/2006/relationships/oleObject" Target="embeddings/oleObject83.bin"/><Relationship Id="rId345" Type="http://schemas.openxmlformats.org/officeDocument/2006/relationships/image" Target="media/image152.wmf"/><Relationship Id="rId552" Type="http://schemas.openxmlformats.org/officeDocument/2006/relationships/image" Target="media/image250.wmf"/><Relationship Id="rId997" Type="http://schemas.openxmlformats.org/officeDocument/2006/relationships/image" Target="media/image464.wmf"/><Relationship Id="rId191" Type="http://schemas.openxmlformats.org/officeDocument/2006/relationships/image" Target="media/image78.wmf"/><Relationship Id="rId205" Type="http://schemas.openxmlformats.org/officeDocument/2006/relationships/oleObject" Target="embeddings/oleObject117.bin"/><Relationship Id="rId412" Type="http://schemas.openxmlformats.org/officeDocument/2006/relationships/image" Target="media/image185.wmf"/><Relationship Id="rId857" Type="http://schemas.openxmlformats.org/officeDocument/2006/relationships/image" Target="media/image394.wmf"/><Relationship Id="rId1042" Type="http://schemas.openxmlformats.org/officeDocument/2006/relationships/oleObject" Target="embeddings/oleObject552.bin"/><Relationship Id="rId289" Type="http://schemas.openxmlformats.org/officeDocument/2006/relationships/image" Target="media/image125.wmf"/><Relationship Id="rId496" Type="http://schemas.openxmlformats.org/officeDocument/2006/relationships/image" Target="media/image222.wmf"/><Relationship Id="rId717" Type="http://schemas.openxmlformats.org/officeDocument/2006/relationships/image" Target="media/image326.wmf"/><Relationship Id="rId924" Type="http://schemas.openxmlformats.org/officeDocument/2006/relationships/oleObject" Target="embeddings/oleObject493.bin"/><Relationship Id="rId53" Type="http://schemas.openxmlformats.org/officeDocument/2006/relationships/image" Target="media/image21.wmf"/><Relationship Id="rId149" Type="http://schemas.openxmlformats.org/officeDocument/2006/relationships/image" Target="media/image57.wmf"/><Relationship Id="rId356" Type="http://schemas.openxmlformats.org/officeDocument/2006/relationships/oleObject" Target="embeddings/oleObject195.bin"/><Relationship Id="rId563" Type="http://schemas.openxmlformats.org/officeDocument/2006/relationships/oleObject" Target="embeddings/oleObject304.bin"/><Relationship Id="rId770" Type="http://schemas.openxmlformats.org/officeDocument/2006/relationships/oleObject" Target="embeddings/oleObject414.bin"/><Relationship Id="rId216" Type="http://schemas.openxmlformats.org/officeDocument/2006/relationships/oleObject" Target="embeddings/oleObject123.bin"/><Relationship Id="rId423" Type="http://schemas.openxmlformats.org/officeDocument/2006/relationships/oleObject" Target="embeddings/oleObject229.bin"/><Relationship Id="rId868" Type="http://schemas.openxmlformats.org/officeDocument/2006/relationships/oleObject" Target="embeddings/oleObject465.bin"/><Relationship Id="rId1053" Type="http://schemas.openxmlformats.org/officeDocument/2006/relationships/image" Target="media/image492.wmf"/><Relationship Id="rId630" Type="http://schemas.openxmlformats.org/officeDocument/2006/relationships/image" Target="media/image283.wmf"/><Relationship Id="rId728" Type="http://schemas.openxmlformats.org/officeDocument/2006/relationships/oleObject" Target="embeddings/oleObject393.bin"/><Relationship Id="rId935" Type="http://schemas.openxmlformats.org/officeDocument/2006/relationships/image" Target="media/image433.wmf"/><Relationship Id="rId64" Type="http://schemas.openxmlformats.org/officeDocument/2006/relationships/oleObject" Target="embeddings/oleObject34.bin"/><Relationship Id="rId367" Type="http://schemas.openxmlformats.org/officeDocument/2006/relationships/image" Target="media/image163.wmf"/><Relationship Id="rId574" Type="http://schemas.openxmlformats.org/officeDocument/2006/relationships/oleObject" Target="embeddings/oleObject311.bin"/><Relationship Id="rId1120" Type="http://schemas.openxmlformats.org/officeDocument/2006/relationships/header" Target="header1.xml"/><Relationship Id="rId227" Type="http://schemas.openxmlformats.org/officeDocument/2006/relationships/image" Target="media/image95.wmf"/><Relationship Id="rId781" Type="http://schemas.openxmlformats.org/officeDocument/2006/relationships/image" Target="media/image358.wmf"/><Relationship Id="rId879" Type="http://schemas.openxmlformats.org/officeDocument/2006/relationships/image" Target="media/image405.wmf"/><Relationship Id="rId434" Type="http://schemas.openxmlformats.org/officeDocument/2006/relationships/image" Target="media/image196.wmf"/><Relationship Id="rId641" Type="http://schemas.openxmlformats.org/officeDocument/2006/relationships/image" Target="media/image288.wmf"/><Relationship Id="rId739" Type="http://schemas.openxmlformats.org/officeDocument/2006/relationships/image" Target="media/image337.wmf"/><Relationship Id="rId1064" Type="http://schemas.openxmlformats.org/officeDocument/2006/relationships/image" Target="media/image497.wmf"/><Relationship Id="rId280" Type="http://schemas.openxmlformats.org/officeDocument/2006/relationships/oleObject" Target="embeddings/oleObject156.bin"/><Relationship Id="rId501" Type="http://schemas.openxmlformats.org/officeDocument/2006/relationships/oleObject" Target="embeddings/oleObject273.bin"/><Relationship Id="rId946" Type="http://schemas.openxmlformats.org/officeDocument/2006/relationships/oleObject" Target="embeddings/oleObject504.bin"/><Relationship Id="rId75" Type="http://schemas.openxmlformats.org/officeDocument/2006/relationships/oleObject" Target="embeddings/oleObject43.bin"/><Relationship Id="rId140" Type="http://schemas.openxmlformats.org/officeDocument/2006/relationships/oleObject" Target="embeddings/oleObject84.bin"/><Relationship Id="rId378" Type="http://schemas.openxmlformats.org/officeDocument/2006/relationships/oleObject" Target="embeddings/oleObject206.bin"/><Relationship Id="rId585" Type="http://schemas.openxmlformats.org/officeDocument/2006/relationships/image" Target="media/image263.wmf"/><Relationship Id="rId792" Type="http://schemas.openxmlformats.org/officeDocument/2006/relationships/oleObject" Target="embeddings/oleObject425.bin"/><Relationship Id="rId806" Type="http://schemas.openxmlformats.org/officeDocument/2006/relationships/oleObject" Target="embeddings/oleObject432.bin"/><Relationship Id="rId6" Type="http://schemas.openxmlformats.org/officeDocument/2006/relationships/footnotes" Target="footnotes.xml"/><Relationship Id="rId238" Type="http://schemas.openxmlformats.org/officeDocument/2006/relationships/image" Target="media/image100.wmf"/><Relationship Id="rId445" Type="http://schemas.openxmlformats.org/officeDocument/2006/relationships/oleObject" Target="embeddings/oleObject240.bin"/><Relationship Id="rId652" Type="http://schemas.openxmlformats.org/officeDocument/2006/relationships/oleObject" Target="embeddings/oleObject355.bin"/><Relationship Id="rId1075" Type="http://schemas.openxmlformats.org/officeDocument/2006/relationships/oleObject" Target="embeddings/oleObject569.bin"/><Relationship Id="rId291" Type="http://schemas.openxmlformats.org/officeDocument/2006/relationships/image" Target="media/image126.wmf"/><Relationship Id="rId305" Type="http://schemas.openxmlformats.org/officeDocument/2006/relationships/image" Target="media/image133.wmf"/><Relationship Id="rId512" Type="http://schemas.openxmlformats.org/officeDocument/2006/relationships/image" Target="media/image230.wmf"/><Relationship Id="rId957" Type="http://schemas.openxmlformats.org/officeDocument/2006/relationships/image" Target="media/image444.wmf"/><Relationship Id="rId86" Type="http://schemas.openxmlformats.org/officeDocument/2006/relationships/oleObject" Target="embeddings/oleObject50.bin"/><Relationship Id="rId151" Type="http://schemas.openxmlformats.org/officeDocument/2006/relationships/image" Target="media/image58.wmf"/><Relationship Id="rId389" Type="http://schemas.openxmlformats.org/officeDocument/2006/relationships/oleObject" Target="embeddings/oleObject212.bin"/><Relationship Id="rId596" Type="http://schemas.openxmlformats.org/officeDocument/2006/relationships/image" Target="media/image266.wmf"/><Relationship Id="rId817" Type="http://schemas.openxmlformats.org/officeDocument/2006/relationships/image" Target="media/image374.wmf"/><Relationship Id="rId1002" Type="http://schemas.openxmlformats.org/officeDocument/2006/relationships/oleObject" Target="embeddings/oleObject532.bin"/><Relationship Id="rId249" Type="http://schemas.openxmlformats.org/officeDocument/2006/relationships/image" Target="media/image105.wmf"/><Relationship Id="rId456" Type="http://schemas.openxmlformats.org/officeDocument/2006/relationships/oleObject" Target="embeddings/oleObject247.bin"/><Relationship Id="rId663" Type="http://schemas.openxmlformats.org/officeDocument/2006/relationships/image" Target="media/image299.wmf"/><Relationship Id="rId870" Type="http://schemas.openxmlformats.org/officeDocument/2006/relationships/oleObject" Target="embeddings/oleObject466.bin"/><Relationship Id="rId1086" Type="http://schemas.openxmlformats.org/officeDocument/2006/relationships/image" Target="media/image508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62.bin"/><Relationship Id="rId316" Type="http://schemas.openxmlformats.org/officeDocument/2006/relationships/oleObject" Target="embeddings/oleObject174.bin"/><Relationship Id="rId523" Type="http://schemas.openxmlformats.org/officeDocument/2006/relationships/oleObject" Target="embeddings/oleObject284.bin"/><Relationship Id="rId968" Type="http://schemas.openxmlformats.org/officeDocument/2006/relationships/oleObject" Target="embeddings/oleObject515.bin"/><Relationship Id="rId97" Type="http://schemas.openxmlformats.org/officeDocument/2006/relationships/image" Target="media/image38.wmf"/><Relationship Id="rId730" Type="http://schemas.openxmlformats.org/officeDocument/2006/relationships/oleObject" Target="embeddings/oleObject394.bin"/><Relationship Id="rId828" Type="http://schemas.openxmlformats.org/officeDocument/2006/relationships/oleObject" Target="embeddings/oleObject445.bin"/><Relationship Id="rId1013" Type="http://schemas.openxmlformats.org/officeDocument/2006/relationships/image" Target="media/image472.wmf"/><Relationship Id="rId162" Type="http://schemas.openxmlformats.org/officeDocument/2006/relationships/oleObject" Target="embeddings/oleObject95.bin"/><Relationship Id="rId467" Type="http://schemas.openxmlformats.org/officeDocument/2006/relationships/image" Target="media/image210.wmf"/><Relationship Id="rId1097" Type="http://schemas.openxmlformats.org/officeDocument/2006/relationships/oleObject" Target="embeddings/oleObject580.bin"/><Relationship Id="rId674" Type="http://schemas.openxmlformats.org/officeDocument/2006/relationships/oleObject" Target="embeddings/oleObject366.bin"/><Relationship Id="rId881" Type="http://schemas.openxmlformats.org/officeDocument/2006/relationships/image" Target="media/image406.wmf"/><Relationship Id="rId979" Type="http://schemas.openxmlformats.org/officeDocument/2006/relationships/image" Target="media/image455.wmf"/><Relationship Id="rId24" Type="http://schemas.openxmlformats.org/officeDocument/2006/relationships/image" Target="media/image13.wmf"/><Relationship Id="rId327" Type="http://schemas.openxmlformats.org/officeDocument/2006/relationships/image" Target="media/image143.wmf"/><Relationship Id="rId534" Type="http://schemas.openxmlformats.org/officeDocument/2006/relationships/image" Target="media/image241.wmf"/><Relationship Id="rId741" Type="http://schemas.openxmlformats.org/officeDocument/2006/relationships/image" Target="media/image338.wmf"/><Relationship Id="rId839" Type="http://schemas.openxmlformats.org/officeDocument/2006/relationships/image" Target="media/image385.wmf"/><Relationship Id="rId173" Type="http://schemas.openxmlformats.org/officeDocument/2006/relationships/image" Target="media/image69.wmf"/><Relationship Id="rId380" Type="http://schemas.openxmlformats.org/officeDocument/2006/relationships/oleObject" Target="embeddings/oleObject207.bin"/><Relationship Id="rId601" Type="http://schemas.openxmlformats.org/officeDocument/2006/relationships/oleObject" Target="embeddings/oleObject329.bin"/><Relationship Id="rId1024" Type="http://schemas.openxmlformats.org/officeDocument/2006/relationships/oleObject" Target="embeddings/oleObject543.bin"/><Relationship Id="rId240" Type="http://schemas.openxmlformats.org/officeDocument/2006/relationships/oleObject" Target="embeddings/oleObject136.bin"/><Relationship Id="rId478" Type="http://schemas.openxmlformats.org/officeDocument/2006/relationships/image" Target="media/image213.wmf"/><Relationship Id="rId685" Type="http://schemas.openxmlformats.org/officeDocument/2006/relationships/image" Target="media/image310.wmf"/><Relationship Id="rId892" Type="http://schemas.openxmlformats.org/officeDocument/2006/relationships/oleObject" Target="embeddings/oleObject477.bin"/><Relationship Id="rId906" Type="http://schemas.openxmlformats.org/officeDocument/2006/relationships/oleObject" Target="embeddings/oleObject484.bin"/><Relationship Id="rId35" Type="http://schemas.openxmlformats.org/officeDocument/2006/relationships/oleObject" Target="embeddings/oleObject13.bin"/><Relationship Id="rId100" Type="http://schemas.openxmlformats.org/officeDocument/2006/relationships/oleObject" Target="embeddings/oleObject57.bin"/><Relationship Id="rId338" Type="http://schemas.openxmlformats.org/officeDocument/2006/relationships/oleObject" Target="embeddings/oleObject186.bin"/><Relationship Id="rId545" Type="http://schemas.openxmlformats.org/officeDocument/2006/relationships/oleObject" Target="embeddings/oleObject295.bin"/><Relationship Id="rId752" Type="http://schemas.openxmlformats.org/officeDocument/2006/relationships/oleObject" Target="embeddings/oleObject405.bin"/><Relationship Id="rId184" Type="http://schemas.openxmlformats.org/officeDocument/2006/relationships/oleObject" Target="embeddings/oleObject106.bin"/><Relationship Id="rId391" Type="http://schemas.openxmlformats.org/officeDocument/2006/relationships/oleObject" Target="embeddings/oleObject213.bin"/><Relationship Id="rId405" Type="http://schemas.openxmlformats.org/officeDocument/2006/relationships/oleObject" Target="embeddings/oleObject220.bin"/><Relationship Id="rId612" Type="http://schemas.openxmlformats.org/officeDocument/2006/relationships/image" Target="media/image274.wmf"/><Relationship Id="rId1035" Type="http://schemas.openxmlformats.org/officeDocument/2006/relationships/image" Target="media/image483.wmf"/><Relationship Id="rId251" Type="http://schemas.openxmlformats.org/officeDocument/2006/relationships/image" Target="media/image106.wmf"/><Relationship Id="rId489" Type="http://schemas.openxmlformats.org/officeDocument/2006/relationships/oleObject" Target="embeddings/oleObject267.bin"/><Relationship Id="rId696" Type="http://schemas.openxmlformats.org/officeDocument/2006/relationships/oleObject" Target="embeddings/oleObject377.bin"/><Relationship Id="rId917" Type="http://schemas.openxmlformats.org/officeDocument/2006/relationships/image" Target="media/image424.wmf"/><Relationship Id="rId1102" Type="http://schemas.openxmlformats.org/officeDocument/2006/relationships/image" Target="media/image516.wmf"/><Relationship Id="rId46" Type="http://schemas.openxmlformats.org/officeDocument/2006/relationships/oleObject" Target="embeddings/oleObject24.bin"/><Relationship Id="rId349" Type="http://schemas.openxmlformats.org/officeDocument/2006/relationships/image" Target="media/image154.wmf"/><Relationship Id="rId556" Type="http://schemas.openxmlformats.org/officeDocument/2006/relationships/image" Target="media/image252.wmf"/><Relationship Id="rId763" Type="http://schemas.openxmlformats.org/officeDocument/2006/relationships/image" Target="media/image349.wmf"/><Relationship Id="rId111" Type="http://schemas.openxmlformats.org/officeDocument/2006/relationships/oleObject" Target="embeddings/oleObject64.bin"/><Relationship Id="rId195" Type="http://schemas.openxmlformats.org/officeDocument/2006/relationships/image" Target="media/image80.wmf"/><Relationship Id="rId209" Type="http://schemas.openxmlformats.org/officeDocument/2006/relationships/oleObject" Target="embeddings/oleObject119.bin"/><Relationship Id="rId416" Type="http://schemas.openxmlformats.org/officeDocument/2006/relationships/image" Target="media/image187.wmf"/><Relationship Id="rId970" Type="http://schemas.openxmlformats.org/officeDocument/2006/relationships/oleObject" Target="embeddings/oleObject516.bin"/><Relationship Id="rId1046" Type="http://schemas.openxmlformats.org/officeDocument/2006/relationships/oleObject" Target="embeddings/oleObject554.bin"/><Relationship Id="rId623" Type="http://schemas.openxmlformats.org/officeDocument/2006/relationships/oleObject" Target="embeddings/oleObject340.bin"/><Relationship Id="rId830" Type="http://schemas.openxmlformats.org/officeDocument/2006/relationships/oleObject" Target="embeddings/oleObject446.bin"/><Relationship Id="rId928" Type="http://schemas.openxmlformats.org/officeDocument/2006/relationships/oleObject" Target="embeddings/oleObject495.bin"/><Relationship Id="rId57" Type="http://schemas.openxmlformats.org/officeDocument/2006/relationships/image" Target="media/image23.wmf"/><Relationship Id="rId262" Type="http://schemas.openxmlformats.org/officeDocument/2006/relationships/oleObject" Target="embeddings/oleObject147.bin"/><Relationship Id="rId567" Type="http://schemas.openxmlformats.org/officeDocument/2006/relationships/oleObject" Target="embeddings/oleObject306.bin"/><Relationship Id="rId1113" Type="http://schemas.openxmlformats.org/officeDocument/2006/relationships/oleObject" Target="embeddings/oleObject588.bin"/><Relationship Id="rId122" Type="http://schemas.openxmlformats.org/officeDocument/2006/relationships/oleObject" Target="embeddings/oleObject75.bin"/><Relationship Id="rId774" Type="http://schemas.openxmlformats.org/officeDocument/2006/relationships/oleObject" Target="embeddings/oleObject416.bin"/><Relationship Id="rId981" Type="http://schemas.openxmlformats.org/officeDocument/2006/relationships/image" Target="media/image456.wmf"/><Relationship Id="rId1057" Type="http://schemas.openxmlformats.org/officeDocument/2006/relationships/image" Target="media/image494.wmf"/><Relationship Id="rId427" Type="http://schemas.openxmlformats.org/officeDocument/2006/relationships/oleObject" Target="embeddings/oleObject231.bin"/><Relationship Id="rId634" Type="http://schemas.openxmlformats.org/officeDocument/2006/relationships/image" Target="media/image285.wmf"/><Relationship Id="rId841" Type="http://schemas.openxmlformats.org/officeDocument/2006/relationships/image" Target="media/image386.wmf"/><Relationship Id="rId273" Type="http://schemas.openxmlformats.org/officeDocument/2006/relationships/image" Target="media/image117.wmf"/><Relationship Id="rId480" Type="http://schemas.openxmlformats.org/officeDocument/2006/relationships/image" Target="media/image214.wmf"/><Relationship Id="rId701" Type="http://schemas.openxmlformats.org/officeDocument/2006/relationships/image" Target="media/image318.wmf"/><Relationship Id="rId939" Type="http://schemas.openxmlformats.org/officeDocument/2006/relationships/image" Target="media/image435.wmf"/><Relationship Id="rId68" Type="http://schemas.openxmlformats.org/officeDocument/2006/relationships/oleObject" Target="embeddings/oleObject36.bin"/><Relationship Id="rId133" Type="http://schemas.openxmlformats.org/officeDocument/2006/relationships/image" Target="media/image49.wmf"/><Relationship Id="rId340" Type="http://schemas.openxmlformats.org/officeDocument/2006/relationships/oleObject" Target="embeddings/oleObject187.bin"/><Relationship Id="rId578" Type="http://schemas.openxmlformats.org/officeDocument/2006/relationships/oleObject" Target="embeddings/oleObject315.bin"/><Relationship Id="rId785" Type="http://schemas.openxmlformats.org/officeDocument/2006/relationships/image" Target="media/image360.wmf"/><Relationship Id="rId992" Type="http://schemas.openxmlformats.org/officeDocument/2006/relationships/oleObject" Target="embeddings/oleObject527.bin"/><Relationship Id="rId200" Type="http://schemas.openxmlformats.org/officeDocument/2006/relationships/oleObject" Target="embeddings/oleObject114.bin"/><Relationship Id="rId438" Type="http://schemas.openxmlformats.org/officeDocument/2006/relationships/image" Target="media/image198.wmf"/><Relationship Id="rId645" Type="http://schemas.openxmlformats.org/officeDocument/2006/relationships/image" Target="media/image290.wmf"/><Relationship Id="rId852" Type="http://schemas.openxmlformats.org/officeDocument/2006/relationships/oleObject" Target="embeddings/oleObject457.bin"/><Relationship Id="rId1068" Type="http://schemas.openxmlformats.org/officeDocument/2006/relationships/image" Target="media/image499.wmf"/><Relationship Id="rId284" Type="http://schemas.openxmlformats.org/officeDocument/2006/relationships/oleObject" Target="embeddings/oleObject158.bin"/><Relationship Id="rId491" Type="http://schemas.openxmlformats.org/officeDocument/2006/relationships/oleObject" Target="embeddings/oleObject268.bin"/><Relationship Id="rId505" Type="http://schemas.openxmlformats.org/officeDocument/2006/relationships/oleObject" Target="embeddings/oleObject275.bin"/><Relationship Id="rId712" Type="http://schemas.openxmlformats.org/officeDocument/2006/relationships/oleObject" Target="embeddings/oleObject385.bin"/><Relationship Id="rId79" Type="http://schemas.openxmlformats.org/officeDocument/2006/relationships/image" Target="media/image29.wmf"/><Relationship Id="rId144" Type="http://schemas.openxmlformats.org/officeDocument/2006/relationships/oleObject" Target="embeddings/oleObject86.bin"/><Relationship Id="rId589" Type="http://schemas.openxmlformats.org/officeDocument/2006/relationships/oleObject" Target="embeddings/oleObject321.bin"/><Relationship Id="rId796" Type="http://schemas.openxmlformats.org/officeDocument/2006/relationships/oleObject" Target="embeddings/oleObject427.bin"/><Relationship Id="rId351" Type="http://schemas.openxmlformats.org/officeDocument/2006/relationships/image" Target="media/image155.wmf"/><Relationship Id="rId449" Type="http://schemas.openxmlformats.org/officeDocument/2006/relationships/oleObject" Target="embeddings/oleObject242.bin"/><Relationship Id="rId656" Type="http://schemas.openxmlformats.org/officeDocument/2006/relationships/oleObject" Target="embeddings/oleObject357.bin"/><Relationship Id="rId863" Type="http://schemas.openxmlformats.org/officeDocument/2006/relationships/image" Target="media/image397.wmf"/><Relationship Id="rId1079" Type="http://schemas.openxmlformats.org/officeDocument/2006/relationships/oleObject" Target="embeddings/oleObject571.bin"/><Relationship Id="rId211" Type="http://schemas.openxmlformats.org/officeDocument/2006/relationships/image" Target="media/image87.wmf"/><Relationship Id="rId295" Type="http://schemas.openxmlformats.org/officeDocument/2006/relationships/image" Target="media/image128.wmf"/><Relationship Id="rId309" Type="http://schemas.openxmlformats.org/officeDocument/2006/relationships/image" Target="media/image135.wmf"/><Relationship Id="rId516" Type="http://schemas.openxmlformats.org/officeDocument/2006/relationships/image" Target="media/image232.wmf"/><Relationship Id="rId723" Type="http://schemas.openxmlformats.org/officeDocument/2006/relationships/image" Target="media/image329.wmf"/><Relationship Id="rId930" Type="http://schemas.openxmlformats.org/officeDocument/2006/relationships/oleObject" Target="embeddings/oleObject496.bin"/><Relationship Id="rId1006" Type="http://schemas.openxmlformats.org/officeDocument/2006/relationships/oleObject" Target="embeddings/oleObject534.bin"/><Relationship Id="rId155" Type="http://schemas.openxmlformats.org/officeDocument/2006/relationships/image" Target="media/image60.wmf"/><Relationship Id="rId362" Type="http://schemas.openxmlformats.org/officeDocument/2006/relationships/oleObject" Target="embeddings/oleObject198.bin"/><Relationship Id="rId222" Type="http://schemas.openxmlformats.org/officeDocument/2006/relationships/oleObject" Target="embeddings/oleObject126.bin"/><Relationship Id="rId667" Type="http://schemas.openxmlformats.org/officeDocument/2006/relationships/image" Target="media/image301.wmf"/><Relationship Id="rId874" Type="http://schemas.openxmlformats.org/officeDocument/2006/relationships/oleObject" Target="embeddings/oleObject468.bin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86.bin"/><Relationship Id="rId734" Type="http://schemas.openxmlformats.org/officeDocument/2006/relationships/oleObject" Target="embeddings/oleObject396.bin"/><Relationship Id="rId941" Type="http://schemas.openxmlformats.org/officeDocument/2006/relationships/image" Target="media/image436.wmf"/><Relationship Id="rId70" Type="http://schemas.openxmlformats.org/officeDocument/2006/relationships/oleObject" Target="embeddings/oleObject38.bin"/><Relationship Id="rId166" Type="http://schemas.openxmlformats.org/officeDocument/2006/relationships/oleObject" Target="embeddings/oleObject97.bin"/><Relationship Id="rId373" Type="http://schemas.openxmlformats.org/officeDocument/2006/relationships/image" Target="media/image166.wmf"/><Relationship Id="rId580" Type="http://schemas.openxmlformats.org/officeDocument/2006/relationships/oleObject" Target="embeddings/oleObject316.bin"/><Relationship Id="rId801" Type="http://schemas.openxmlformats.org/officeDocument/2006/relationships/image" Target="media/image368.wmf"/><Relationship Id="rId1017" Type="http://schemas.openxmlformats.org/officeDocument/2006/relationships/image" Target="media/image474.wmf"/><Relationship Id="rId1" Type="http://schemas.openxmlformats.org/officeDocument/2006/relationships/customXml" Target="../customXml/item1.xml"/><Relationship Id="rId233" Type="http://schemas.openxmlformats.org/officeDocument/2006/relationships/image" Target="media/image98.wmf"/><Relationship Id="rId440" Type="http://schemas.openxmlformats.org/officeDocument/2006/relationships/image" Target="media/image199.wmf"/><Relationship Id="rId678" Type="http://schemas.openxmlformats.org/officeDocument/2006/relationships/oleObject" Target="embeddings/oleObject368.bin"/><Relationship Id="rId885" Type="http://schemas.openxmlformats.org/officeDocument/2006/relationships/image" Target="media/image408.wmf"/><Relationship Id="rId1070" Type="http://schemas.openxmlformats.org/officeDocument/2006/relationships/image" Target="media/image500.wmf"/><Relationship Id="rId28" Type="http://schemas.openxmlformats.org/officeDocument/2006/relationships/image" Target="media/image15.wmf"/><Relationship Id="rId300" Type="http://schemas.openxmlformats.org/officeDocument/2006/relationships/oleObject" Target="embeddings/oleObject166.bin"/><Relationship Id="rId538" Type="http://schemas.openxmlformats.org/officeDocument/2006/relationships/image" Target="media/image243.wmf"/><Relationship Id="rId745" Type="http://schemas.openxmlformats.org/officeDocument/2006/relationships/image" Target="media/image340.wmf"/><Relationship Id="rId952" Type="http://schemas.openxmlformats.org/officeDocument/2006/relationships/oleObject" Target="embeddings/oleObject507.bin"/><Relationship Id="rId81" Type="http://schemas.openxmlformats.org/officeDocument/2006/relationships/image" Target="media/image30.wmf"/><Relationship Id="rId177" Type="http://schemas.openxmlformats.org/officeDocument/2006/relationships/image" Target="media/image71.wmf"/><Relationship Id="rId384" Type="http://schemas.openxmlformats.org/officeDocument/2006/relationships/oleObject" Target="embeddings/oleObject209.bin"/><Relationship Id="rId591" Type="http://schemas.openxmlformats.org/officeDocument/2006/relationships/oleObject" Target="embeddings/oleObject323.bin"/><Relationship Id="rId605" Type="http://schemas.openxmlformats.org/officeDocument/2006/relationships/oleObject" Target="embeddings/oleObject331.bin"/><Relationship Id="rId812" Type="http://schemas.openxmlformats.org/officeDocument/2006/relationships/oleObject" Target="embeddings/oleObject435.bin"/><Relationship Id="rId1028" Type="http://schemas.openxmlformats.org/officeDocument/2006/relationships/oleObject" Target="embeddings/oleObject545.bin"/><Relationship Id="rId244" Type="http://schemas.openxmlformats.org/officeDocument/2006/relationships/oleObject" Target="embeddings/oleObject138.bin"/><Relationship Id="rId689" Type="http://schemas.openxmlformats.org/officeDocument/2006/relationships/image" Target="media/image312.wmf"/><Relationship Id="rId896" Type="http://schemas.openxmlformats.org/officeDocument/2006/relationships/oleObject" Target="embeddings/oleObject479.bin"/><Relationship Id="rId1081" Type="http://schemas.openxmlformats.org/officeDocument/2006/relationships/oleObject" Target="embeddings/oleObject572.bin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43.bin"/><Relationship Id="rId549" Type="http://schemas.openxmlformats.org/officeDocument/2006/relationships/oleObject" Target="embeddings/oleObject297.bin"/><Relationship Id="rId756" Type="http://schemas.openxmlformats.org/officeDocument/2006/relationships/oleObject" Target="embeddings/oleObject407.bin"/><Relationship Id="rId104" Type="http://schemas.openxmlformats.org/officeDocument/2006/relationships/oleObject" Target="embeddings/oleObject59.bin"/><Relationship Id="rId188" Type="http://schemas.openxmlformats.org/officeDocument/2006/relationships/oleObject" Target="embeddings/oleObject108.bin"/><Relationship Id="rId311" Type="http://schemas.openxmlformats.org/officeDocument/2006/relationships/image" Target="media/image136.wmf"/><Relationship Id="rId395" Type="http://schemas.openxmlformats.org/officeDocument/2006/relationships/oleObject" Target="embeddings/oleObject215.bin"/><Relationship Id="rId409" Type="http://schemas.openxmlformats.org/officeDocument/2006/relationships/oleObject" Target="embeddings/oleObject222.bin"/><Relationship Id="rId963" Type="http://schemas.openxmlformats.org/officeDocument/2006/relationships/image" Target="media/image447.wmf"/><Relationship Id="rId1039" Type="http://schemas.openxmlformats.org/officeDocument/2006/relationships/image" Target="media/image485.wmf"/><Relationship Id="rId92" Type="http://schemas.openxmlformats.org/officeDocument/2006/relationships/oleObject" Target="embeddings/oleObject53.bin"/><Relationship Id="rId616" Type="http://schemas.openxmlformats.org/officeDocument/2006/relationships/image" Target="media/image276.wmf"/><Relationship Id="rId823" Type="http://schemas.openxmlformats.org/officeDocument/2006/relationships/image" Target="media/image377.wmf"/><Relationship Id="rId255" Type="http://schemas.openxmlformats.org/officeDocument/2006/relationships/image" Target="media/image108.wmf"/><Relationship Id="rId462" Type="http://schemas.openxmlformats.org/officeDocument/2006/relationships/oleObject" Target="embeddings/oleObject251.bin"/><Relationship Id="rId1092" Type="http://schemas.openxmlformats.org/officeDocument/2006/relationships/image" Target="media/image511.wmf"/><Relationship Id="rId1106" Type="http://schemas.openxmlformats.org/officeDocument/2006/relationships/image" Target="media/image518.wmf"/><Relationship Id="rId115" Type="http://schemas.openxmlformats.org/officeDocument/2006/relationships/oleObject" Target="embeddings/oleObject68.bin"/><Relationship Id="rId322" Type="http://schemas.openxmlformats.org/officeDocument/2006/relationships/oleObject" Target="embeddings/oleObject178.bin"/><Relationship Id="rId767" Type="http://schemas.openxmlformats.org/officeDocument/2006/relationships/image" Target="media/image351.wmf"/><Relationship Id="rId974" Type="http://schemas.openxmlformats.org/officeDocument/2006/relationships/oleObject" Target="embeddings/oleObject518.bin"/><Relationship Id="rId199" Type="http://schemas.openxmlformats.org/officeDocument/2006/relationships/image" Target="media/image82.wmf"/><Relationship Id="rId627" Type="http://schemas.openxmlformats.org/officeDocument/2006/relationships/oleObject" Target="embeddings/oleObject342.bin"/><Relationship Id="rId834" Type="http://schemas.openxmlformats.org/officeDocument/2006/relationships/oleObject" Target="embeddings/oleObject448.bin"/><Relationship Id="rId266" Type="http://schemas.openxmlformats.org/officeDocument/2006/relationships/oleObject" Target="embeddings/oleObject149.bin"/><Relationship Id="rId473" Type="http://schemas.openxmlformats.org/officeDocument/2006/relationships/oleObject" Target="embeddings/oleObject259.bin"/><Relationship Id="rId680" Type="http://schemas.openxmlformats.org/officeDocument/2006/relationships/oleObject" Target="embeddings/oleObject369.bin"/><Relationship Id="rId901" Type="http://schemas.openxmlformats.org/officeDocument/2006/relationships/image" Target="media/image416.wmf"/><Relationship Id="rId1117" Type="http://schemas.openxmlformats.org/officeDocument/2006/relationships/oleObject" Target="embeddings/oleObject590.bin"/><Relationship Id="rId30" Type="http://schemas.openxmlformats.org/officeDocument/2006/relationships/image" Target="media/image16.wmf"/><Relationship Id="rId126" Type="http://schemas.openxmlformats.org/officeDocument/2006/relationships/oleObject" Target="embeddings/oleObject77.bin"/><Relationship Id="rId333" Type="http://schemas.openxmlformats.org/officeDocument/2006/relationships/image" Target="media/image146.wmf"/><Relationship Id="rId540" Type="http://schemas.openxmlformats.org/officeDocument/2006/relationships/image" Target="media/image244.wmf"/><Relationship Id="rId778" Type="http://schemas.openxmlformats.org/officeDocument/2006/relationships/oleObject" Target="embeddings/oleObject418.bin"/><Relationship Id="rId985" Type="http://schemas.openxmlformats.org/officeDocument/2006/relationships/image" Target="media/image458.wmf"/><Relationship Id="rId638" Type="http://schemas.openxmlformats.org/officeDocument/2006/relationships/oleObject" Target="embeddings/oleObject348.bin"/><Relationship Id="rId845" Type="http://schemas.openxmlformats.org/officeDocument/2006/relationships/image" Target="media/image388.wmf"/><Relationship Id="rId1030" Type="http://schemas.openxmlformats.org/officeDocument/2006/relationships/oleObject" Target="embeddings/oleObject546.bin"/><Relationship Id="rId277" Type="http://schemas.openxmlformats.org/officeDocument/2006/relationships/image" Target="media/image119.wmf"/><Relationship Id="rId400" Type="http://schemas.openxmlformats.org/officeDocument/2006/relationships/image" Target="media/image179.wmf"/><Relationship Id="rId484" Type="http://schemas.openxmlformats.org/officeDocument/2006/relationships/image" Target="media/image216.wmf"/><Relationship Id="rId705" Type="http://schemas.openxmlformats.org/officeDocument/2006/relationships/image" Target="media/image320.wmf"/><Relationship Id="rId137" Type="http://schemas.openxmlformats.org/officeDocument/2006/relationships/image" Target="media/image51.wmf"/><Relationship Id="rId344" Type="http://schemas.openxmlformats.org/officeDocument/2006/relationships/oleObject" Target="embeddings/oleObject189.bin"/><Relationship Id="rId691" Type="http://schemas.openxmlformats.org/officeDocument/2006/relationships/image" Target="media/image313.wmf"/><Relationship Id="rId789" Type="http://schemas.openxmlformats.org/officeDocument/2006/relationships/image" Target="media/image362.wmf"/><Relationship Id="rId912" Type="http://schemas.openxmlformats.org/officeDocument/2006/relationships/oleObject" Target="embeddings/oleObject487.bin"/><Relationship Id="rId996" Type="http://schemas.openxmlformats.org/officeDocument/2006/relationships/oleObject" Target="embeddings/oleObject529.bin"/><Relationship Id="rId41" Type="http://schemas.openxmlformats.org/officeDocument/2006/relationships/oleObject" Target="embeddings/oleObject19.bin"/><Relationship Id="rId551" Type="http://schemas.openxmlformats.org/officeDocument/2006/relationships/oleObject" Target="embeddings/oleObject298.bin"/><Relationship Id="rId649" Type="http://schemas.openxmlformats.org/officeDocument/2006/relationships/image" Target="media/image292.wmf"/><Relationship Id="rId856" Type="http://schemas.openxmlformats.org/officeDocument/2006/relationships/oleObject" Target="embeddings/oleObject459.bin"/><Relationship Id="rId190" Type="http://schemas.openxmlformats.org/officeDocument/2006/relationships/oleObject" Target="embeddings/oleObject109.bin"/><Relationship Id="rId204" Type="http://schemas.openxmlformats.org/officeDocument/2006/relationships/image" Target="media/image84.wmf"/><Relationship Id="rId288" Type="http://schemas.openxmlformats.org/officeDocument/2006/relationships/oleObject" Target="embeddings/oleObject160.bin"/><Relationship Id="rId411" Type="http://schemas.openxmlformats.org/officeDocument/2006/relationships/oleObject" Target="embeddings/oleObject223.bin"/><Relationship Id="rId509" Type="http://schemas.openxmlformats.org/officeDocument/2006/relationships/oleObject" Target="embeddings/oleObject277.bin"/><Relationship Id="rId1041" Type="http://schemas.openxmlformats.org/officeDocument/2006/relationships/image" Target="media/image486.wmf"/><Relationship Id="rId495" Type="http://schemas.openxmlformats.org/officeDocument/2006/relationships/oleObject" Target="embeddings/oleObject270.bin"/><Relationship Id="rId716" Type="http://schemas.openxmlformats.org/officeDocument/2006/relationships/oleObject" Target="embeddings/oleObject387.bin"/><Relationship Id="rId923" Type="http://schemas.openxmlformats.org/officeDocument/2006/relationships/image" Target="media/image427.wmf"/><Relationship Id="rId52" Type="http://schemas.openxmlformats.org/officeDocument/2006/relationships/oleObject" Target="embeddings/oleObject28.bin"/><Relationship Id="rId148" Type="http://schemas.openxmlformats.org/officeDocument/2006/relationships/oleObject" Target="embeddings/oleObject88.bin"/><Relationship Id="rId355" Type="http://schemas.openxmlformats.org/officeDocument/2006/relationships/image" Target="media/image157.wmf"/><Relationship Id="rId562" Type="http://schemas.openxmlformats.org/officeDocument/2006/relationships/image" Target="media/image255.wmf"/><Relationship Id="rId215" Type="http://schemas.openxmlformats.org/officeDocument/2006/relationships/image" Target="media/image89.wmf"/><Relationship Id="rId422" Type="http://schemas.openxmlformats.org/officeDocument/2006/relationships/image" Target="media/image190.wmf"/><Relationship Id="rId867" Type="http://schemas.openxmlformats.org/officeDocument/2006/relationships/image" Target="media/image399.wmf"/><Relationship Id="rId1052" Type="http://schemas.openxmlformats.org/officeDocument/2006/relationships/oleObject" Target="embeddings/oleObject557.bin"/><Relationship Id="rId299" Type="http://schemas.openxmlformats.org/officeDocument/2006/relationships/image" Target="media/image130.wmf"/><Relationship Id="rId727" Type="http://schemas.openxmlformats.org/officeDocument/2006/relationships/image" Target="media/image331.wmf"/><Relationship Id="rId934" Type="http://schemas.openxmlformats.org/officeDocument/2006/relationships/oleObject" Target="embeddings/oleObject498.bin"/><Relationship Id="rId63" Type="http://schemas.openxmlformats.org/officeDocument/2006/relationships/image" Target="media/image26.wmf"/><Relationship Id="rId159" Type="http://schemas.openxmlformats.org/officeDocument/2006/relationships/image" Target="media/image62.wmf"/><Relationship Id="rId366" Type="http://schemas.openxmlformats.org/officeDocument/2006/relationships/oleObject" Target="embeddings/oleObject200.bin"/><Relationship Id="rId573" Type="http://schemas.openxmlformats.org/officeDocument/2006/relationships/oleObject" Target="embeddings/oleObject310.bin"/><Relationship Id="rId780" Type="http://schemas.openxmlformats.org/officeDocument/2006/relationships/oleObject" Target="embeddings/oleObject419.bin"/><Relationship Id="rId226" Type="http://schemas.openxmlformats.org/officeDocument/2006/relationships/oleObject" Target="embeddings/oleObject128.bin"/><Relationship Id="rId433" Type="http://schemas.openxmlformats.org/officeDocument/2006/relationships/oleObject" Target="embeddings/oleObject234.bin"/><Relationship Id="rId878" Type="http://schemas.openxmlformats.org/officeDocument/2006/relationships/oleObject" Target="embeddings/oleObject470.bin"/><Relationship Id="rId1063" Type="http://schemas.openxmlformats.org/officeDocument/2006/relationships/oleObject" Target="embeddings/oleObject563.bin"/><Relationship Id="rId640" Type="http://schemas.openxmlformats.org/officeDocument/2006/relationships/oleObject" Target="embeddings/oleObject349.bin"/><Relationship Id="rId738" Type="http://schemas.openxmlformats.org/officeDocument/2006/relationships/oleObject" Target="embeddings/oleObject398.bin"/><Relationship Id="rId945" Type="http://schemas.openxmlformats.org/officeDocument/2006/relationships/image" Target="media/image438.wmf"/><Relationship Id="rId74" Type="http://schemas.openxmlformats.org/officeDocument/2006/relationships/oleObject" Target="embeddings/oleObject42.bin"/><Relationship Id="rId377" Type="http://schemas.openxmlformats.org/officeDocument/2006/relationships/image" Target="media/image168.wmf"/><Relationship Id="rId500" Type="http://schemas.openxmlformats.org/officeDocument/2006/relationships/image" Target="media/image224.wmf"/><Relationship Id="rId584" Type="http://schemas.openxmlformats.org/officeDocument/2006/relationships/oleObject" Target="embeddings/oleObject318.bin"/><Relationship Id="rId805" Type="http://schemas.openxmlformats.org/officeDocument/2006/relationships/image" Target="media/image370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4.bin"/><Relationship Id="rId791" Type="http://schemas.openxmlformats.org/officeDocument/2006/relationships/image" Target="media/image363.wmf"/><Relationship Id="rId889" Type="http://schemas.openxmlformats.org/officeDocument/2006/relationships/image" Target="media/image410.wmf"/><Relationship Id="rId1074" Type="http://schemas.openxmlformats.org/officeDocument/2006/relationships/image" Target="media/image502.wmf"/><Relationship Id="rId444" Type="http://schemas.openxmlformats.org/officeDocument/2006/relationships/image" Target="media/image201.wmf"/><Relationship Id="rId651" Type="http://schemas.openxmlformats.org/officeDocument/2006/relationships/image" Target="media/image293.wmf"/><Relationship Id="rId749" Type="http://schemas.openxmlformats.org/officeDocument/2006/relationships/image" Target="media/image342.wmf"/><Relationship Id="rId290" Type="http://schemas.openxmlformats.org/officeDocument/2006/relationships/oleObject" Target="embeddings/oleObject161.bin"/><Relationship Id="rId304" Type="http://schemas.openxmlformats.org/officeDocument/2006/relationships/oleObject" Target="embeddings/oleObject168.bin"/><Relationship Id="rId388" Type="http://schemas.openxmlformats.org/officeDocument/2006/relationships/image" Target="media/image173.wmf"/><Relationship Id="rId511" Type="http://schemas.openxmlformats.org/officeDocument/2006/relationships/oleObject" Target="embeddings/oleObject278.bin"/><Relationship Id="rId609" Type="http://schemas.openxmlformats.org/officeDocument/2006/relationships/oleObject" Target="embeddings/oleObject333.bin"/><Relationship Id="rId956" Type="http://schemas.openxmlformats.org/officeDocument/2006/relationships/oleObject" Target="embeddings/oleObject509.bin"/><Relationship Id="rId85" Type="http://schemas.openxmlformats.org/officeDocument/2006/relationships/image" Target="media/image32.wmf"/><Relationship Id="rId150" Type="http://schemas.openxmlformats.org/officeDocument/2006/relationships/oleObject" Target="embeddings/oleObject89.bin"/><Relationship Id="rId595" Type="http://schemas.openxmlformats.org/officeDocument/2006/relationships/oleObject" Target="embeddings/oleObject326.bin"/><Relationship Id="rId816" Type="http://schemas.openxmlformats.org/officeDocument/2006/relationships/oleObject" Target="embeddings/oleObject439.bin"/><Relationship Id="rId1001" Type="http://schemas.openxmlformats.org/officeDocument/2006/relationships/image" Target="media/image466.wmf"/><Relationship Id="rId248" Type="http://schemas.openxmlformats.org/officeDocument/2006/relationships/oleObject" Target="embeddings/oleObject140.bin"/><Relationship Id="rId455" Type="http://schemas.openxmlformats.org/officeDocument/2006/relationships/oleObject" Target="embeddings/oleObject246.bin"/><Relationship Id="rId662" Type="http://schemas.openxmlformats.org/officeDocument/2006/relationships/oleObject" Target="embeddings/oleObject360.bin"/><Relationship Id="rId1085" Type="http://schemas.openxmlformats.org/officeDocument/2006/relationships/oleObject" Target="embeddings/oleObject574.bin"/><Relationship Id="rId12" Type="http://schemas.openxmlformats.org/officeDocument/2006/relationships/image" Target="media/image7.wmf"/><Relationship Id="rId108" Type="http://schemas.openxmlformats.org/officeDocument/2006/relationships/oleObject" Target="embeddings/oleObject61.bin"/><Relationship Id="rId315" Type="http://schemas.openxmlformats.org/officeDocument/2006/relationships/image" Target="media/image138.wmf"/><Relationship Id="rId522" Type="http://schemas.openxmlformats.org/officeDocument/2006/relationships/image" Target="media/image235.wmf"/><Relationship Id="rId967" Type="http://schemas.openxmlformats.org/officeDocument/2006/relationships/image" Target="media/image449.wmf"/><Relationship Id="rId96" Type="http://schemas.openxmlformats.org/officeDocument/2006/relationships/oleObject" Target="embeddings/oleObject55.bin"/><Relationship Id="rId161" Type="http://schemas.openxmlformats.org/officeDocument/2006/relationships/image" Target="media/image63.wmf"/><Relationship Id="rId399" Type="http://schemas.openxmlformats.org/officeDocument/2006/relationships/oleObject" Target="embeddings/oleObject217.bin"/><Relationship Id="rId827" Type="http://schemas.openxmlformats.org/officeDocument/2006/relationships/image" Target="media/image379.wmf"/><Relationship Id="rId1012" Type="http://schemas.openxmlformats.org/officeDocument/2006/relationships/oleObject" Target="embeddings/oleObject537.bin"/><Relationship Id="rId259" Type="http://schemas.openxmlformats.org/officeDocument/2006/relationships/image" Target="media/image110.wmf"/><Relationship Id="rId466" Type="http://schemas.openxmlformats.org/officeDocument/2006/relationships/oleObject" Target="embeddings/oleObject253.bin"/><Relationship Id="rId673" Type="http://schemas.openxmlformats.org/officeDocument/2006/relationships/image" Target="media/image304.wmf"/><Relationship Id="rId880" Type="http://schemas.openxmlformats.org/officeDocument/2006/relationships/oleObject" Target="embeddings/oleObject471.bin"/><Relationship Id="rId1096" Type="http://schemas.openxmlformats.org/officeDocument/2006/relationships/image" Target="media/image513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72.bin"/><Relationship Id="rId326" Type="http://schemas.openxmlformats.org/officeDocument/2006/relationships/oleObject" Target="embeddings/oleObject180.bin"/><Relationship Id="rId533" Type="http://schemas.openxmlformats.org/officeDocument/2006/relationships/oleObject" Target="embeddings/oleObject289.bin"/><Relationship Id="rId978" Type="http://schemas.openxmlformats.org/officeDocument/2006/relationships/oleObject" Target="embeddings/oleObject520.bin"/><Relationship Id="rId740" Type="http://schemas.openxmlformats.org/officeDocument/2006/relationships/oleObject" Target="embeddings/oleObject399.bin"/><Relationship Id="rId838" Type="http://schemas.openxmlformats.org/officeDocument/2006/relationships/oleObject" Target="embeddings/oleObject450.bin"/><Relationship Id="rId1023" Type="http://schemas.openxmlformats.org/officeDocument/2006/relationships/image" Target="media/image477.wmf"/><Relationship Id="rId172" Type="http://schemas.openxmlformats.org/officeDocument/2006/relationships/oleObject" Target="embeddings/oleObject100.bin"/><Relationship Id="rId477" Type="http://schemas.openxmlformats.org/officeDocument/2006/relationships/oleObject" Target="embeddings/oleObject261.bin"/><Relationship Id="rId600" Type="http://schemas.openxmlformats.org/officeDocument/2006/relationships/image" Target="media/image268.wmf"/><Relationship Id="rId684" Type="http://schemas.openxmlformats.org/officeDocument/2006/relationships/oleObject" Target="embeddings/oleObject371.bin"/><Relationship Id="rId337" Type="http://schemas.openxmlformats.org/officeDocument/2006/relationships/image" Target="media/image148.wmf"/><Relationship Id="rId891" Type="http://schemas.openxmlformats.org/officeDocument/2006/relationships/image" Target="media/image411.wmf"/><Relationship Id="rId905" Type="http://schemas.openxmlformats.org/officeDocument/2006/relationships/image" Target="media/image418.wmf"/><Relationship Id="rId989" Type="http://schemas.openxmlformats.org/officeDocument/2006/relationships/image" Target="media/image460.wmf"/><Relationship Id="rId34" Type="http://schemas.openxmlformats.org/officeDocument/2006/relationships/image" Target="media/image18.wmf"/><Relationship Id="rId544" Type="http://schemas.openxmlformats.org/officeDocument/2006/relationships/image" Target="media/image246.wmf"/><Relationship Id="rId751" Type="http://schemas.openxmlformats.org/officeDocument/2006/relationships/image" Target="media/image343.wmf"/><Relationship Id="rId849" Type="http://schemas.openxmlformats.org/officeDocument/2006/relationships/image" Target="media/image390.wmf"/><Relationship Id="rId183" Type="http://schemas.openxmlformats.org/officeDocument/2006/relationships/image" Target="media/image74.wmf"/><Relationship Id="rId390" Type="http://schemas.openxmlformats.org/officeDocument/2006/relationships/image" Target="media/image174.wmf"/><Relationship Id="rId404" Type="http://schemas.openxmlformats.org/officeDocument/2006/relationships/image" Target="media/image181.wmf"/><Relationship Id="rId611" Type="http://schemas.openxmlformats.org/officeDocument/2006/relationships/oleObject" Target="embeddings/oleObject334.bin"/><Relationship Id="rId1034" Type="http://schemas.openxmlformats.org/officeDocument/2006/relationships/oleObject" Target="embeddings/oleObject548.bin"/><Relationship Id="rId250" Type="http://schemas.openxmlformats.org/officeDocument/2006/relationships/oleObject" Target="embeddings/oleObject141.bin"/><Relationship Id="rId488" Type="http://schemas.openxmlformats.org/officeDocument/2006/relationships/image" Target="media/image218.wmf"/><Relationship Id="rId695" Type="http://schemas.openxmlformats.org/officeDocument/2006/relationships/image" Target="media/image315.wmf"/><Relationship Id="rId709" Type="http://schemas.openxmlformats.org/officeDocument/2006/relationships/image" Target="media/image322.wmf"/><Relationship Id="rId916" Type="http://schemas.openxmlformats.org/officeDocument/2006/relationships/oleObject" Target="embeddings/oleObject489.bin"/><Relationship Id="rId1101" Type="http://schemas.openxmlformats.org/officeDocument/2006/relationships/oleObject" Target="embeddings/oleObject582.bin"/><Relationship Id="rId45" Type="http://schemas.openxmlformats.org/officeDocument/2006/relationships/oleObject" Target="embeddings/oleObject23.bin"/><Relationship Id="rId110" Type="http://schemas.openxmlformats.org/officeDocument/2006/relationships/oleObject" Target="embeddings/oleObject63.bin"/><Relationship Id="rId348" Type="http://schemas.openxmlformats.org/officeDocument/2006/relationships/oleObject" Target="embeddings/oleObject191.bin"/><Relationship Id="rId555" Type="http://schemas.openxmlformats.org/officeDocument/2006/relationships/oleObject" Target="embeddings/oleObject300.bin"/><Relationship Id="rId762" Type="http://schemas.openxmlformats.org/officeDocument/2006/relationships/oleObject" Target="embeddings/oleObject410.bin"/><Relationship Id="rId194" Type="http://schemas.openxmlformats.org/officeDocument/2006/relationships/oleObject" Target="embeddings/oleObject111.bin"/><Relationship Id="rId208" Type="http://schemas.openxmlformats.org/officeDocument/2006/relationships/image" Target="media/image86.wmf"/><Relationship Id="rId415" Type="http://schemas.openxmlformats.org/officeDocument/2006/relationships/oleObject" Target="embeddings/oleObject225.bin"/><Relationship Id="rId622" Type="http://schemas.openxmlformats.org/officeDocument/2006/relationships/image" Target="media/image279.wmf"/><Relationship Id="rId1045" Type="http://schemas.openxmlformats.org/officeDocument/2006/relationships/image" Target="media/image488.wmf"/><Relationship Id="rId261" Type="http://schemas.openxmlformats.org/officeDocument/2006/relationships/image" Target="media/image111.wmf"/><Relationship Id="rId499" Type="http://schemas.openxmlformats.org/officeDocument/2006/relationships/oleObject" Target="embeddings/oleObject272.bin"/><Relationship Id="rId927" Type="http://schemas.openxmlformats.org/officeDocument/2006/relationships/image" Target="media/image429.wmf"/><Relationship Id="rId1112" Type="http://schemas.openxmlformats.org/officeDocument/2006/relationships/image" Target="media/image521.wmf"/><Relationship Id="rId56" Type="http://schemas.openxmlformats.org/officeDocument/2006/relationships/oleObject" Target="embeddings/oleObject30.bin"/><Relationship Id="rId359" Type="http://schemas.openxmlformats.org/officeDocument/2006/relationships/image" Target="media/image159.wmf"/><Relationship Id="rId566" Type="http://schemas.openxmlformats.org/officeDocument/2006/relationships/image" Target="media/image257.wmf"/><Relationship Id="rId773" Type="http://schemas.openxmlformats.org/officeDocument/2006/relationships/image" Target="media/image354.wmf"/><Relationship Id="rId121" Type="http://schemas.openxmlformats.org/officeDocument/2006/relationships/oleObject" Target="embeddings/oleObject74.bin"/><Relationship Id="rId219" Type="http://schemas.openxmlformats.org/officeDocument/2006/relationships/image" Target="media/image91.wmf"/><Relationship Id="rId426" Type="http://schemas.openxmlformats.org/officeDocument/2006/relationships/image" Target="media/image192.wmf"/><Relationship Id="rId633" Type="http://schemas.openxmlformats.org/officeDocument/2006/relationships/oleObject" Target="embeddings/oleObject345.bin"/><Relationship Id="rId980" Type="http://schemas.openxmlformats.org/officeDocument/2006/relationships/oleObject" Target="embeddings/oleObject521.bin"/><Relationship Id="rId1056" Type="http://schemas.openxmlformats.org/officeDocument/2006/relationships/oleObject" Target="embeddings/oleObject559.bin"/><Relationship Id="rId840" Type="http://schemas.openxmlformats.org/officeDocument/2006/relationships/oleObject" Target="embeddings/oleObject451.bin"/><Relationship Id="rId938" Type="http://schemas.openxmlformats.org/officeDocument/2006/relationships/oleObject" Target="embeddings/oleObject500.bin"/><Relationship Id="rId67" Type="http://schemas.openxmlformats.org/officeDocument/2006/relationships/image" Target="media/image28.wmf"/><Relationship Id="rId272" Type="http://schemas.openxmlformats.org/officeDocument/2006/relationships/oleObject" Target="embeddings/oleObject152.bin"/><Relationship Id="rId577" Type="http://schemas.openxmlformats.org/officeDocument/2006/relationships/oleObject" Target="embeddings/oleObject314.bin"/><Relationship Id="rId700" Type="http://schemas.openxmlformats.org/officeDocument/2006/relationships/oleObject" Target="embeddings/oleObject379.bin"/><Relationship Id="rId1123" Type="http://schemas.openxmlformats.org/officeDocument/2006/relationships/theme" Target="theme/theme1.xml"/><Relationship Id="rId132" Type="http://schemas.openxmlformats.org/officeDocument/2006/relationships/oleObject" Target="embeddings/oleObject80.bin"/><Relationship Id="rId784" Type="http://schemas.openxmlformats.org/officeDocument/2006/relationships/oleObject" Target="embeddings/oleObject421.bin"/><Relationship Id="rId991" Type="http://schemas.openxmlformats.org/officeDocument/2006/relationships/image" Target="media/image461.wmf"/><Relationship Id="rId1067" Type="http://schemas.openxmlformats.org/officeDocument/2006/relationships/oleObject" Target="embeddings/oleObject565.bin"/><Relationship Id="rId437" Type="http://schemas.openxmlformats.org/officeDocument/2006/relationships/oleObject" Target="embeddings/oleObject236.bin"/><Relationship Id="rId644" Type="http://schemas.openxmlformats.org/officeDocument/2006/relationships/oleObject" Target="embeddings/oleObject351.bin"/><Relationship Id="rId851" Type="http://schemas.openxmlformats.org/officeDocument/2006/relationships/image" Target="media/image391.wmf"/><Relationship Id="rId283" Type="http://schemas.openxmlformats.org/officeDocument/2006/relationships/image" Target="media/image122.wmf"/><Relationship Id="rId490" Type="http://schemas.openxmlformats.org/officeDocument/2006/relationships/image" Target="media/image219.wmf"/><Relationship Id="rId504" Type="http://schemas.openxmlformats.org/officeDocument/2006/relationships/image" Target="media/image226.wmf"/><Relationship Id="rId711" Type="http://schemas.openxmlformats.org/officeDocument/2006/relationships/image" Target="media/image323.wmf"/><Relationship Id="rId949" Type="http://schemas.openxmlformats.org/officeDocument/2006/relationships/image" Target="media/image440.wmf"/><Relationship Id="rId78" Type="http://schemas.openxmlformats.org/officeDocument/2006/relationships/oleObject" Target="embeddings/oleObject46.bin"/><Relationship Id="rId143" Type="http://schemas.openxmlformats.org/officeDocument/2006/relationships/image" Target="media/image54.wmf"/><Relationship Id="rId350" Type="http://schemas.openxmlformats.org/officeDocument/2006/relationships/oleObject" Target="embeddings/oleObject192.bin"/><Relationship Id="rId588" Type="http://schemas.openxmlformats.org/officeDocument/2006/relationships/oleObject" Target="embeddings/oleObject320.bin"/><Relationship Id="rId795" Type="http://schemas.openxmlformats.org/officeDocument/2006/relationships/image" Target="media/image365.wmf"/><Relationship Id="rId809" Type="http://schemas.openxmlformats.org/officeDocument/2006/relationships/image" Target="media/image372.wmf"/><Relationship Id="rId9" Type="http://schemas.openxmlformats.org/officeDocument/2006/relationships/image" Target="media/image5.gif"/><Relationship Id="rId210" Type="http://schemas.openxmlformats.org/officeDocument/2006/relationships/oleObject" Target="embeddings/oleObject120.bin"/><Relationship Id="rId448" Type="http://schemas.openxmlformats.org/officeDocument/2006/relationships/image" Target="media/image203.wmf"/><Relationship Id="rId655" Type="http://schemas.openxmlformats.org/officeDocument/2006/relationships/image" Target="media/image295.wmf"/><Relationship Id="rId862" Type="http://schemas.openxmlformats.org/officeDocument/2006/relationships/oleObject" Target="embeddings/oleObject462.bin"/><Relationship Id="rId1078" Type="http://schemas.openxmlformats.org/officeDocument/2006/relationships/image" Target="media/image504.wmf"/><Relationship Id="rId294" Type="http://schemas.openxmlformats.org/officeDocument/2006/relationships/oleObject" Target="embeddings/oleObject163.bin"/><Relationship Id="rId308" Type="http://schemas.openxmlformats.org/officeDocument/2006/relationships/oleObject" Target="embeddings/oleObject170.bin"/><Relationship Id="rId515" Type="http://schemas.openxmlformats.org/officeDocument/2006/relationships/oleObject" Target="embeddings/oleObject280.bin"/><Relationship Id="rId722" Type="http://schemas.openxmlformats.org/officeDocument/2006/relationships/oleObject" Target="embeddings/oleObject390.bin"/><Relationship Id="rId89" Type="http://schemas.openxmlformats.org/officeDocument/2006/relationships/image" Target="media/image34.wmf"/><Relationship Id="rId154" Type="http://schemas.openxmlformats.org/officeDocument/2006/relationships/oleObject" Target="embeddings/oleObject91.bin"/><Relationship Id="rId361" Type="http://schemas.openxmlformats.org/officeDocument/2006/relationships/image" Target="media/image160.wmf"/><Relationship Id="rId599" Type="http://schemas.openxmlformats.org/officeDocument/2006/relationships/oleObject" Target="embeddings/oleObject328.bin"/><Relationship Id="rId1005" Type="http://schemas.openxmlformats.org/officeDocument/2006/relationships/image" Target="media/image468.wmf"/><Relationship Id="rId459" Type="http://schemas.openxmlformats.org/officeDocument/2006/relationships/image" Target="media/image206.wmf"/><Relationship Id="rId666" Type="http://schemas.openxmlformats.org/officeDocument/2006/relationships/oleObject" Target="embeddings/oleObject362.bin"/><Relationship Id="rId873" Type="http://schemas.openxmlformats.org/officeDocument/2006/relationships/image" Target="media/image402.wmf"/><Relationship Id="rId1089" Type="http://schemas.openxmlformats.org/officeDocument/2006/relationships/oleObject" Target="embeddings/oleObject576.bin"/><Relationship Id="rId16" Type="http://schemas.openxmlformats.org/officeDocument/2006/relationships/image" Target="media/image9.wmf"/><Relationship Id="rId221" Type="http://schemas.openxmlformats.org/officeDocument/2006/relationships/image" Target="media/image92.wmf"/><Relationship Id="rId319" Type="http://schemas.openxmlformats.org/officeDocument/2006/relationships/oleObject" Target="embeddings/oleObject176.bin"/><Relationship Id="rId526" Type="http://schemas.openxmlformats.org/officeDocument/2006/relationships/image" Target="media/image237.wmf"/><Relationship Id="rId733" Type="http://schemas.openxmlformats.org/officeDocument/2006/relationships/image" Target="media/image334.wmf"/><Relationship Id="rId940" Type="http://schemas.openxmlformats.org/officeDocument/2006/relationships/oleObject" Target="embeddings/oleObject501.bin"/><Relationship Id="rId1016" Type="http://schemas.openxmlformats.org/officeDocument/2006/relationships/oleObject" Target="embeddings/oleObject539.bin"/><Relationship Id="rId165" Type="http://schemas.openxmlformats.org/officeDocument/2006/relationships/image" Target="media/image65.wmf"/><Relationship Id="rId372" Type="http://schemas.openxmlformats.org/officeDocument/2006/relationships/oleObject" Target="embeddings/oleObject203.bin"/><Relationship Id="rId677" Type="http://schemas.openxmlformats.org/officeDocument/2006/relationships/image" Target="media/image306.wmf"/><Relationship Id="rId800" Type="http://schemas.openxmlformats.org/officeDocument/2006/relationships/oleObject" Target="embeddings/oleObject429.bin"/><Relationship Id="rId232" Type="http://schemas.openxmlformats.org/officeDocument/2006/relationships/oleObject" Target="embeddings/oleObject131.bin"/><Relationship Id="rId884" Type="http://schemas.openxmlformats.org/officeDocument/2006/relationships/oleObject" Target="embeddings/oleObject473.bin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291.bin"/><Relationship Id="rId744" Type="http://schemas.openxmlformats.org/officeDocument/2006/relationships/oleObject" Target="embeddings/oleObject401.bin"/><Relationship Id="rId951" Type="http://schemas.openxmlformats.org/officeDocument/2006/relationships/image" Target="media/image441.wmf"/><Relationship Id="rId80" Type="http://schemas.openxmlformats.org/officeDocument/2006/relationships/oleObject" Target="embeddings/oleObject47.bin"/><Relationship Id="rId176" Type="http://schemas.openxmlformats.org/officeDocument/2006/relationships/oleObject" Target="embeddings/oleObject102.bin"/><Relationship Id="rId383" Type="http://schemas.openxmlformats.org/officeDocument/2006/relationships/image" Target="media/image171.wmf"/><Relationship Id="rId590" Type="http://schemas.openxmlformats.org/officeDocument/2006/relationships/oleObject" Target="embeddings/oleObject322.bin"/><Relationship Id="rId604" Type="http://schemas.openxmlformats.org/officeDocument/2006/relationships/image" Target="media/image270.wmf"/><Relationship Id="rId811" Type="http://schemas.openxmlformats.org/officeDocument/2006/relationships/image" Target="media/image373.wmf"/><Relationship Id="rId1027" Type="http://schemas.openxmlformats.org/officeDocument/2006/relationships/image" Target="media/image479.wmf"/><Relationship Id="rId243" Type="http://schemas.openxmlformats.org/officeDocument/2006/relationships/image" Target="media/image102.wmf"/><Relationship Id="rId450" Type="http://schemas.openxmlformats.org/officeDocument/2006/relationships/image" Target="media/image204.wmf"/><Relationship Id="rId688" Type="http://schemas.openxmlformats.org/officeDocument/2006/relationships/oleObject" Target="embeddings/oleObject373.bin"/><Relationship Id="rId895" Type="http://schemas.openxmlformats.org/officeDocument/2006/relationships/image" Target="media/image413.wmf"/><Relationship Id="rId909" Type="http://schemas.openxmlformats.org/officeDocument/2006/relationships/image" Target="media/image420.wmf"/><Relationship Id="rId1080" Type="http://schemas.openxmlformats.org/officeDocument/2006/relationships/image" Target="media/image505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1.wmf"/><Relationship Id="rId310" Type="http://schemas.openxmlformats.org/officeDocument/2006/relationships/oleObject" Target="embeddings/oleObject171.bin"/><Relationship Id="rId548" Type="http://schemas.openxmlformats.org/officeDocument/2006/relationships/image" Target="media/image248.wmf"/><Relationship Id="rId755" Type="http://schemas.openxmlformats.org/officeDocument/2006/relationships/image" Target="media/image345.wmf"/><Relationship Id="rId962" Type="http://schemas.openxmlformats.org/officeDocument/2006/relationships/oleObject" Target="embeddings/oleObject512.bin"/><Relationship Id="rId91" Type="http://schemas.openxmlformats.org/officeDocument/2006/relationships/image" Target="media/image35.wmf"/><Relationship Id="rId187" Type="http://schemas.openxmlformats.org/officeDocument/2006/relationships/image" Target="media/image76.wmf"/><Relationship Id="rId394" Type="http://schemas.openxmlformats.org/officeDocument/2006/relationships/image" Target="media/image176.wmf"/><Relationship Id="rId408" Type="http://schemas.openxmlformats.org/officeDocument/2006/relationships/image" Target="media/image183.wmf"/><Relationship Id="rId615" Type="http://schemas.openxmlformats.org/officeDocument/2006/relationships/oleObject" Target="embeddings/oleObject336.bin"/><Relationship Id="rId822" Type="http://schemas.openxmlformats.org/officeDocument/2006/relationships/oleObject" Target="embeddings/oleObject442.bin"/><Relationship Id="rId1038" Type="http://schemas.openxmlformats.org/officeDocument/2006/relationships/oleObject" Target="embeddings/oleObject550.bin"/><Relationship Id="rId254" Type="http://schemas.openxmlformats.org/officeDocument/2006/relationships/oleObject" Target="embeddings/oleObject143.bin"/><Relationship Id="rId699" Type="http://schemas.openxmlformats.org/officeDocument/2006/relationships/image" Target="media/image317.wmf"/><Relationship Id="rId1091" Type="http://schemas.openxmlformats.org/officeDocument/2006/relationships/oleObject" Target="embeddings/oleObject577.bin"/><Relationship Id="rId1105" Type="http://schemas.openxmlformats.org/officeDocument/2006/relationships/oleObject" Target="embeddings/oleObject584.bin"/><Relationship Id="rId49" Type="http://schemas.openxmlformats.org/officeDocument/2006/relationships/image" Target="media/image19.wmf"/><Relationship Id="rId114" Type="http://schemas.openxmlformats.org/officeDocument/2006/relationships/oleObject" Target="embeddings/oleObject67.bin"/><Relationship Id="rId461" Type="http://schemas.openxmlformats.org/officeDocument/2006/relationships/image" Target="media/image207.wmf"/><Relationship Id="rId559" Type="http://schemas.openxmlformats.org/officeDocument/2006/relationships/oleObject" Target="embeddings/oleObject302.bin"/><Relationship Id="rId766" Type="http://schemas.openxmlformats.org/officeDocument/2006/relationships/oleObject" Target="embeddings/oleObject412.bin"/><Relationship Id="rId198" Type="http://schemas.openxmlformats.org/officeDocument/2006/relationships/oleObject" Target="embeddings/oleObject113.bin"/><Relationship Id="rId321" Type="http://schemas.openxmlformats.org/officeDocument/2006/relationships/image" Target="media/image140.wmf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1.wmf"/><Relationship Id="rId973" Type="http://schemas.openxmlformats.org/officeDocument/2006/relationships/image" Target="media/image452.wmf"/><Relationship Id="rId1049" Type="http://schemas.openxmlformats.org/officeDocument/2006/relationships/image" Target="media/image490.wmf"/><Relationship Id="rId833" Type="http://schemas.openxmlformats.org/officeDocument/2006/relationships/image" Target="media/image382.wmf"/><Relationship Id="rId1116" Type="http://schemas.openxmlformats.org/officeDocument/2006/relationships/image" Target="media/image523.wmf"/><Relationship Id="rId265" Type="http://schemas.openxmlformats.org/officeDocument/2006/relationships/image" Target="media/image113.wmf"/><Relationship Id="rId472" Type="http://schemas.openxmlformats.org/officeDocument/2006/relationships/oleObject" Target="embeddings/oleObject258.bin"/><Relationship Id="rId900" Type="http://schemas.openxmlformats.org/officeDocument/2006/relationships/oleObject" Target="embeddings/oleObject481.bin"/><Relationship Id="rId125" Type="http://schemas.openxmlformats.org/officeDocument/2006/relationships/image" Target="media/image45.wmf"/><Relationship Id="rId332" Type="http://schemas.openxmlformats.org/officeDocument/2006/relationships/oleObject" Target="embeddings/oleObject183.bin"/><Relationship Id="rId777" Type="http://schemas.openxmlformats.org/officeDocument/2006/relationships/image" Target="media/image356.wmf"/><Relationship Id="rId984" Type="http://schemas.openxmlformats.org/officeDocument/2006/relationships/oleObject" Target="embeddings/oleObject523.bin"/><Relationship Id="rId637" Type="http://schemas.openxmlformats.org/officeDocument/2006/relationships/image" Target="media/image286.wmf"/><Relationship Id="rId844" Type="http://schemas.openxmlformats.org/officeDocument/2006/relationships/oleObject" Target="embeddings/oleObject453.bin"/><Relationship Id="rId276" Type="http://schemas.openxmlformats.org/officeDocument/2006/relationships/oleObject" Target="embeddings/oleObject154.bin"/><Relationship Id="rId483" Type="http://schemas.openxmlformats.org/officeDocument/2006/relationships/oleObject" Target="embeddings/oleObject264.bin"/><Relationship Id="rId690" Type="http://schemas.openxmlformats.org/officeDocument/2006/relationships/oleObject" Target="embeddings/oleObject374.bin"/><Relationship Id="rId704" Type="http://schemas.openxmlformats.org/officeDocument/2006/relationships/oleObject" Target="embeddings/oleObject381.bin"/><Relationship Id="rId911" Type="http://schemas.openxmlformats.org/officeDocument/2006/relationships/image" Target="media/image421.wmf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82.bin"/><Relationship Id="rId343" Type="http://schemas.openxmlformats.org/officeDocument/2006/relationships/image" Target="media/image151.wmf"/><Relationship Id="rId550" Type="http://schemas.openxmlformats.org/officeDocument/2006/relationships/image" Target="media/image249.wmf"/><Relationship Id="rId788" Type="http://schemas.openxmlformats.org/officeDocument/2006/relationships/oleObject" Target="embeddings/oleObject423.bin"/><Relationship Id="rId995" Type="http://schemas.openxmlformats.org/officeDocument/2006/relationships/image" Target="media/image463.wmf"/><Relationship Id="rId203" Type="http://schemas.openxmlformats.org/officeDocument/2006/relationships/oleObject" Target="embeddings/oleObject116.bin"/><Relationship Id="rId648" Type="http://schemas.openxmlformats.org/officeDocument/2006/relationships/oleObject" Target="embeddings/oleObject353.bin"/><Relationship Id="rId855" Type="http://schemas.openxmlformats.org/officeDocument/2006/relationships/image" Target="media/image393.wmf"/><Relationship Id="rId1040" Type="http://schemas.openxmlformats.org/officeDocument/2006/relationships/oleObject" Target="embeddings/oleObject551.bin"/><Relationship Id="rId287" Type="http://schemas.openxmlformats.org/officeDocument/2006/relationships/image" Target="media/image124.wmf"/><Relationship Id="rId410" Type="http://schemas.openxmlformats.org/officeDocument/2006/relationships/image" Target="media/image184.wmf"/><Relationship Id="rId494" Type="http://schemas.openxmlformats.org/officeDocument/2006/relationships/image" Target="media/image221.wmf"/><Relationship Id="rId508" Type="http://schemas.openxmlformats.org/officeDocument/2006/relationships/image" Target="media/image228.wmf"/><Relationship Id="rId715" Type="http://schemas.openxmlformats.org/officeDocument/2006/relationships/image" Target="media/image325.wmf"/><Relationship Id="rId922" Type="http://schemas.openxmlformats.org/officeDocument/2006/relationships/oleObject" Target="embeddings/oleObject492.bin"/><Relationship Id="rId147" Type="http://schemas.openxmlformats.org/officeDocument/2006/relationships/image" Target="media/image56.wmf"/><Relationship Id="rId354" Type="http://schemas.openxmlformats.org/officeDocument/2006/relationships/oleObject" Target="embeddings/oleObject194.bin"/><Relationship Id="rId799" Type="http://schemas.openxmlformats.org/officeDocument/2006/relationships/image" Target="media/image367.wmf"/><Relationship Id="rId51" Type="http://schemas.openxmlformats.org/officeDocument/2006/relationships/image" Target="media/image20.wmf"/><Relationship Id="rId561" Type="http://schemas.openxmlformats.org/officeDocument/2006/relationships/oleObject" Target="embeddings/oleObject303.bin"/><Relationship Id="rId659" Type="http://schemas.openxmlformats.org/officeDocument/2006/relationships/image" Target="media/image297.wmf"/><Relationship Id="rId866" Type="http://schemas.openxmlformats.org/officeDocument/2006/relationships/oleObject" Target="embeddings/oleObject464.bin"/><Relationship Id="rId214" Type="http://schemas.openxmlformats.org/officeDocument/2006/relationships/oleObject" Target="embeddings/oleObject122.bin"/><Relationship Id="rId298" Type="http://schemas.openxmlformats.org/officeDocument/2006/relationships/oleObject" Target="embeddings/oleObject165.bin"/><Relationship Id="rId421" Type="http://schemas.openxmlformats.org/officeDocument/2006/relationships/oleObject" Target="embeddings/oleObject228.bin"/><Relationship Id="rId519" Type="http://schemas.openxmlformats.org/officeDocument/2006/relationships/oleObject" Target="embeddings/oleObject282.bin"/><Relationship Id="rId1051" Type="http://schemas.openxmlformats.org/officeDocument/2006/relationships/image" Target="media/image491.wmf"/><Relationship Id="rId158" Type="http://schemas.openxmlformats.org/officeDocument/2006/relationships/oleObject" Target="embeddings/oleObject93.bin"/><Relationship Id="rId726" Type="http://schemas.openxmlformats.org/officeDocument/2006/relationships/oleObject" Target="embeddings/oleObject392.bin"/><Relationship Id="rId933" Type="http://schemas.openxmlformats.org/officeDocument/2006/relationships/image" Target="media/image432.wmf"/><Relationship Id="rId1009" Type="http://schemas.openxmlformats.org/officeDocument/2006/relationships/image" Target="media/image470.wmf"/><Relationship Id="rId62" Type="http://schemas.openxmlformats.org/officeDocument/2006/relationships/oleObject" Target="embeddings/oleObject33.bin"/><Relationship Id="rId365" Type="http://schemas.openxmlformats.org/officeDocument/2006/relationships/image" Target="media/image162.wmf"/><Relationship Id="rId572" Type="http://schemas.openxmlformats.org/officeDocument/2006/relationships/oleObject" Target="embeddings/oleObject309.bin"/><Relationship Id="rId225" Type="http://schemas.openxmlformats.org/officeDocument/2006/relationships/image" Target="media/image94.wmf"/><Relationship Id="rId432" Type="http://schemas.openxmlformats.org/officeDocument/2006/relationships/image" Target="media/image195.wmf"/><Relationship Id="rId877" Type="http://schemas.openxmlformats.org/officeDocument/2006/relationships/image" Target="media/image404.wmf"/><Relationship Id="rId1062" Type="http://schemas.openxmlformats.org/officeDocument/2006/relationships/oleObject" Target="embeddings/oleObject562.bin"/><Relationship Id="rId737" Type="http://schemas.openxmlformats.org/officeDocument/2006/relationships/image" Target="media/image336.wmf"/><Relationship Id="rId944" Type="http://schemas.openxmlformats.org/officeDocument/2006/relationships/oleObject" Target="embeddings/oleObject503.bin"/><Relationship Id="rId73" Type="http://schemas.openxmlformats.org/officeDocument/2006/relationships/oleObject" Target="embeddings/oleObject41.bin"/><Relationship Id="rId169" Type="http://schemas.openxmlformats.org/officeDocument/2006/relationships/image" Target="media/image67.wmf"/><Relationship Id="rId376" Type="http://schemas.openxmlformats.org/officeDocument/2006/relationships/oleObject" Target="embeddings/oleObject205.bin"/><Relationship Id="rId583" Type="http://schemas.openxmlformats.org/officeDocument/2006/relationships/image" Target="media/image262.wmf"/><Relationship Id="rId790" Type="http://schemas.openxmlformats.org/officeDocument/2006/relationships/oleObject" Target="embeddings/oleObject424.bin"/><Relationship Id="rId804" Type="http://schemas.openxmlformats.org/officeDocument/2006/relationships/oleObject" Target="embeddings/oleObject431.bin"/><Relationship Id="rId4" Type="http://schemas.openxmlformats.org/officeDocument/2006/relationships/settings" Target="settings.xml"/><Relationship Id="rId236" Type="http://schemas.openxmlformats.org/officeDocument/2006/relationships/image" Target="media/image99.wmf"/><Relationship Id="rId443" Type="http://schemas.openxmlformats.org/officeDocument/2006/relationships/oleObject" Target="embeddings/oleObject239.bin"/><Relationship Id="rId650" Type="http://schemas.openxmlformats.org/officeDocument/2006/relationships/oleObject" Target="embeddings/oleObject354.bin"/><Relationship Id="rId888" Type="http://schemas.openxmlformats.org/officeDocument/2006/relationships/oleObject" Target="embeddings/oleObject475.bin"/><Relationship Id="rId1073" Type="http://schemas.openxmlformats.org/officeDocument/2006/relationships/oleObject" Target="embeddings/oleObject568.bin"/><Relationship Id="rId303" Type="http://schemas.openxmlformats.org/officeDocument/2006/relationships/image" Target="media/image132.wmf"/><Relationship Id="rId748" Type="http://schemas.openxmlformats.org/officeDocument/2006/relationships/oleObject" Target="embeddings/oleObject403.bin"/><Relationship Id="rId955" Type="http://schemas.openxmlformats.org/officeDocument/2006/relationships/image" Target="media/image443.wmf"/><Relationship Id="rId84" Type="http://schemas.openxmlformats.org/officeDocument/2006/relationships/oleObject" Target="embeddings/oleObject49.bin"/><Relationship Id="rId387" Type="http://schemas.openxmlformats.org/officeDocument/2006/relationships/oleObject" Target="embeddings/oleObject211.bin"/><Relationship Id="rId510" Type="http://schemas.openxmlformats.org/officeDocument/2006/relationships/image" Target="media/image229.wmf"/><Relationship Id="rId594" Type="http://schemas.openxmlformats.org/officeDocument/2006/relationships/image" Target="media/image265.wmf"/><Relationship Id="rId608" Type="http://schemas.openxmlformats.org/officeDocument/2006/relationships/image" Target="media/image272.wmf"/><Relationship Id="rId815" Type="http://schemas.openxmlformats.org/officeDocument/2006/relationships/oleObject" Target="embeddings/oleObject438.bin"/><Relationship Id="rId247" Type="http://schemas.openxmlformats.org/officeDocument/2006/relationships/image" Target="media/image104.wmf"/><Relationship Id="rId899" Type="http://schemas.openxmlformats.org/officeDocument/2006/relationships/image" Target="media/image415.wmf"/><Relationship Id="rId1000" Type="http://schemas.openxmlformats.org/officeDocument/2006/relationships/oleObject" Target="embeddings/oleObject531.bin"/><Relationship Id="rId1084" Type="http://schemas.openxmlformats.org/officeDocument/2006/relationships/image" Target="media/image507.wmf"/><Relationship Id="rId107" Type="http://schemas.openxmlformats.org/officeDocument/2006/relationships/image" Target="media/image43.wmf"/><Relationship Id="rId454" Type="http://schemas.openxmlformats.org/officeDocument/2006/relationships/oleObject" Target="embeddings/oleObject245.bin"/><Relationship Id="rId661" Type="http://schemas.openxmlformats.org/officeDocument/2006/relationships/image" Target="media/image298.wmf"/><Relationship Id="rId759" Type="http://schemas.openxmlformats.org/officeDocument/2006/relationships/image" Target="media/image347.wmf"/><Relationship Id="rId966" Type="http://schemas.openxmlformats.org/officeDocument/2006/relationships/oleObject" Target="embeddings/oleObject514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73.bin"/><Relationship Id="rId398" Type="http://schemas.openxmlformats.org/officeDocument/2006/relationships/image" Target="media/image178.wmf"/><Relationship Id="rId521" Type="http://schemas.openxmlformats.org/officeDocument/2006/relationships/oleObject" Target="embeddings/oleObject283.bin"/><Relationship Id="rId619" Type="http://schemas.openxmlformats.org/officeDocument/2006/relationships/oleObject" Target="embeddings/oleObject338.bin"/><Relationship Id="rId95" Type="http://schemas.openxmlformats.org/officeDocument/2006/relationships/image" Target="media/image37.wmf"/><Relationship Id="rId160" Type="http://schemas.openxmlformats.org/officeDocument/2006/relationships/oleObject" Target="embeddings/oleObject94.bin"/><Relationship Id="rId826" Type="http://schemas.openxmlformats.org/officeDocument/2006/relationships/oleObject" Target="embeddings/oleObject444.bin"/><Relationship Id="rId1011" Type="http://schemas.openxmlformats.org/officeDocument/2006/relationships/image" Target="media/image471.wmf"/><Relationship Id="rId1109" Type="http://schemas.openxmlformats.org/officeDocument/2006/relationships/oleObject" Target="embeddings/oleObject586.bin"/><Relationship Id="rId258" Type="http://schemas.openxmlformats.org/officeDocument/2006/relationships/oleObject" Target="embeddings/oleObject145.bin"/><Relationship Id="rId465" Type="http://schemas.openxmlformats.org/officeDocument/2006/relationships/image" Target="media/image209.wmf"/><Relationship Id="rId672" Type="http://schemas.openxmlformats.org/officeDocument/2006/relationships/oleObject" Target="embeddings/oleObject365.bin"/><Relationship Id="rId1095" Type="http://schemas.openxmlformats.org/officeDocument/2006/relationships/oleObject" Target="embeddings/oleObject579.bin"/><Relationship Id="rId22" Type="http://schemas.openxmlformats.org/officeDocument/2006/relationships/image" Target="media/image12.wmf"/><Relationship Id="rId118" Type="http://schemas.openxmlformats.org/officeDocument/2006/relationships/oleObject" Target="embeddings/oleObject71.bin"/><Relationship Id="rId325" Type="http://schemas.openxmlformats.org/officeDocument/2006/relationships/image" Target="media/image142.wmf"/><Relationship Id="rId532" Type="http://schemas.openxmlformats.org/officeDocument/2006/relationships/image" Target="media/image240.wmf"/><Relationship Id="rId977" Type="http://schemas.openxmlformats.org/officeDocument/2006/relationships/image" Target="media/image454.wmf"/><Relationship Id="rId171" Type="http://schemas.openxmlformats.org/officeDocument/2006/relationships/image" Target="media/image68.wmf"/><Relationship Id="rId837" Type="http://schemas.openxmlformats.org/officeDocument/2006/relationships/image" Target="media/image384.wmf"/><Relationship Id="rId1022" Type="http://schemas.openxmlformats.org/officeDocument/2006/relationships/oleObject" Target="embeddings/oleObject542.bin"/><Relationship Id="rId269" Type="http://schemas.openxmlformats.org/officeDocument/2006/relationships/image" Target="media/image115.wmf"/><Relationship Id="rId476" Type="http://schemas.openxmlformats.org/officeDocument/2006/relationships/image" Target="media/image212.wmf"/><Relationship Id="rId683" Type="http://schemas.openxmlformats.org/officeDocument/2006/relationships/image" Target="media/image309.wmf"/><Relationship Id="rId890" Type="http://schemas.openxmlformats.org/officeDocument/2006/relationships/oleObject" Target="embeddings/oleObject476.bin"/><Relationship Id="rId904" Type="http://schemas.openxmlformats.org/officeDocument/2006/relationships/oleObject" Target="embeddings/oleObject483.bin"/><Relationship Id="rId33" Type="http://schemas.openxmlformats.org/officeDocument/2006/relationships/oleObject" Target="embeddings/oleObject12.bin"/><Relationship Id="rId129" Type="http://schemas.openxmlformats.org/officeDocument/2006/relationships/image" Target="media/image47.wmf"/><Relationship Id="rId336" Type="http://schemas.openxmlformats.org/officeDocument/2006/relationships/oleObject" Target="embeddings/oleObject185.bin"/><Relationship Id="rId543" Type="http://schemas.openxmlformats.org/officeDocument/2006/relationships/oleObject" Target="embeddings/oleObject294.bin"/><Relationship Id="rId988" Type="http://schemas.openxmlformats.org/officeDocument/2006/relationships/oleObject" Target="embeddings/oleObject525.bin"/><Relationship Id="rId182" Type="http://schemas.openxmlformats.org/officeDocument/2006/relationships/oleObject" Target="embeddings/oleObject105.bin"/><Relationship Id="rId403" Type="http://schemas.openxmlformats.org/officeDocument/2006/relationships/oleObject" Target="embeddings/oleObject219.bin"/><Relationship Id="rId750" Type="http://schemas.openxmlformats.org/officeDocument/2006/relationships/oleObject" Target="embeddings/oleObject404.bin"/><Relationship Id="rId848" Type="http://schemas.openxmlformats.org/officeDocument/2006/relationships/oleObject" Target="embeddings/oleObject455.bin"/><Relationship Id="rId1033" Type="http://schemas.openxmlformats.org/officeDocument/2006/relationships/image" Target="media/image482.wmf"/><Relationship Id="rId487" Type="http://schemas.openxmlformats.org/officeDocument/2006/relationships/oleObject" Target="embeddings/oleObject266.bin"/><Relationship Id="rId610" Type="http://schemas.openxmlformats.org/officeDocument/2006/relationships/image" Target="media/image273.wmf"/><Relationship Id="rId694" Type="http://schemas.openxmlformats.org/officeDocument/2006/relationships/oleObject" Target="embeddings/oleObject376.bin"/><Relationship Id="rId708" Type="http://schemas.openxmlformats.org/officeDocument/2006/relationships/oleObject" Target="embeddings/oleObject383.bin"/><Relationship Id="rId915" Type="http://schemas.openxmlformats.org/officeDocument/2006/relationships/image" Target="media/image423.wmf"/><Relationship Id="rId347" Type="http://schemas.openxmlformats.org/officeDocument/2006/relationships/image" Target="media/image153.wmf"/><Relationship Id="rId999" Type="http://schemas.openxmlformats.org/officeDocument/2006/relationships/image" Target="media/image465.wmf"/><Relationship Id="rId1100" Type="http://schemas.openxmlformats.org/officeDocument/2006/relationships/image" Target="media/image515.wmf"/><Relationship Id="rId44" Type="http://schemas.openxmlformats.org/officeDocument/2006/relationships/oleObject" Target="embeddings/oleObject22.bin"/><Relationship Id="rId554" Type="http://schemas.openxmlformats.org/officeDocument/2006/relationships/image" Target="media/image251.wmf"/><Relationship Id="rId761" Type="http://schemas.openxmlformats.org/officeDocument/2006/relationships/image" Target="media/image348.wmf"/><Relationship Id="rId859" Type="http://schemas.openxmlformats.org/officeDocument/2006/relationships/image" Target="media/image395.wmf"/><Relationship Id="rId193" Type="http://schemas.openxmlformats.org/officeDocument/2006/relationships/image" Target="media/image79.wmf"/><Relationship Id="rId207" Type="http://schemas.openxmlformats.org/officeDocument/2006/relationships/oleObject" Target="embeddings/oleObject118.bin"/><Relationship Id="rId414" Type="http://schemas.openxmlformats.org/officeDocument/2006/relationships/image" Target="media/image186.wmf"/><Relationship Id="rId498" Type="http://schemas.openxmlformats.org/officeDocument/2006/relationships/image" Target="media/image223.wmf"/><Relationship Id="rId621" Type="http://schemas.openxmlformats.org/officeDocument/2006/relationships/oleObject" Target="embeddings/oleObject339.bin"/><Relationship Id="rId1044" Type="http://schemas.openxmlformats.org/officeDocument/2006/relationships/oleObject" Target="embeddings/oleObject553.bin"/><Relationship Id="rId260" Type="http://schemas.openxmlformats.org/officeDocument/2006/relationships/oleObject" Target="embeddings/oleObject146.bin"/><Relationship Id="rId719" Type="http://schemas.openxmlformats.org/officeDocument/2006/relationships/image" Target="media/image327.wmf"/><Relationship Id="rId926" Type="http://schemas.openxmlformats.org/officeDocument/2006/relationships/oleObject" Target="embeddings/oleObject494.bin"/><Relationship Id="rId1111" Type="http://schemas.openxmlformats.org/officeDocument/2006/relationships/oleObject" Target="embeddings/oleObject587.bin"/><Relationship Id="rId55" Type="http://schemas.openxmlformats.org/officeDocument/2006/relationships/image" Target="media/image22.wmf"/><Relationship Id="rId120" Type="http://schemas.openxmlformats.org/officeDocument/2006/relationships/oleObject" Target="embeddings/oleObject73.bin"/><Relationship Id="rId358" Type="http://schemas.openxmlformats.org/officeDocument/2006/relationships/oleObject" Target="embeddings/oleObject196.bin"/><Relationship Id="rId565" Type="http://schemas.openxmlformats.org/officeDocument/2006/relationships/oleObject" Target="embeddings/oleObject305.bin"/><Relationship Id="rId772" Type="http://schemas.openxmlformats.org/officeDocument/2006/relationships/oleObject" Target="embeddings/oleObject415.bin"/><Relationship Id="rId218" Type="http://schemas.openxmlformats.org/officeDocument/2006/relationships/oleObject" Target="embeddings/oleObject124.bin"/><Relationship Id="rId425" Type="http://schemas.openxmlformats.org/officeDocument/2006/relationships/oleObject" Target="embeddings/oleObject230.bin"/><Relationship Id="rId632" Type="http://schemas.openxmlformats.org/officeDocument/2006/relationships/image" Target="media/image284.wmf"/><Relationship Id="rId1055" Type="http://schemas.openxmlformats.org/officeDocument/2006/relationships/image" Target="media/image493.wmf"/><Relationship Id="rId271" Type="http://schemas.openxmlformats.org/officeDocument/2006/relationships/image" Target="media/image116.wmf"/><Relationship Id="rId937" Type="http://schemas.openxmlformats.org/officeDocument/2006/relationships/image" Target="media/image434.wmf"/><Relationship Id="rId1122" Type="http://schemas.openxmlformats.org/officeDocument/2006/relationships/fontTable" Target="fontTable.xml"/><Relationship Id="rId66" Type="http://schemas.openxmlformats.org/officeDocument/2006/relationships/oleObject" Target="embeddings/oleObject35.bin"/><Relationship Id="rId131" Type="http://schemas.openxmlformats.org/officeDocument/2006/relationships/image" Target="media/image48.wmf"/><Relationship Id="rId369" Type="http://schemas.openxmlformats.org/officeDocument/2006/relationships/image" Target="media/image164.wmf"/><Relationship Id="rId576" Type="http://schemas.openxmlformats.org/officeDocument/2006/relationships/oleObject" Target="embeddings/oleObject313.bin"/><Relationship Id="rId783" Type="http://schemas.openxmlformats.org/officeDocument/2006/relationships/image" Target="media/image359.wmf"/><Relationship Id="rId990" Type="http://schemas.openxmlformats.org/officeDocument/2006/relationships/oleObject" Target="embeddings/oleObject526.bin"/><Relationship Id="rId229" Type="http://schemas.openxmlformats.org/officeDocument/2006/relationships/image" Target="media/image96.wmf"/><Relationship Id="rId436" Type="http://schemas.openxmlformats.org/officeDocument/2006/relationships/image" Target="media/image197.wmf"/><Relationship Id="rId643" Type="http://schemas.openxmlformats.org/officeDocument/2006/relationships/image" Target="media/image289.wmf"/><Relationship Id="rId1066" Type="http://schemas.openxmlformats.org/officeDocument/2006/relationships/image" Target="media/image498.wmf"/><Relationship Id="rId850" Type="http://schemas.openxmlformats.org/officeDocument/2006/relationships/oleObject" Target="embeddings/oleObject456.bin"/><Relationship Id="rId948" Type="http://schemas.openxmlformats.org/officeDocument/2006/relationships/oleObject" Target="embeddings/oleObject505.bin"/><Relationship Id="rId77" Type="http://schemas.openxmlformats.org/officeDocument/2006/relationships/oleObject" Target="embeddings/oleObject45.bin"/><Relationship Id="rId282" Type="http://schemas.openxmlformats.org/officeDocument/2006/relationships/oleObject" Target="embeddings/oleObject157.bin"/><Relationship Id="rId503" Type="http://schemas.openxmlformats.org/officeDocument/2006/relationships/oleObject" Target="embeddings/oleObject274.bin"/><Relationship Id="rId587" Type="http://schemas.openxmlformats.org/officeDocument/2006/relationships/image" Target="media/image264.wmf"/><Relationship Id="rId710" Type="http://schemas.openxmlformats.org/officeDocument/2006/relationships/oleObject" Target="embeddings/oleObject384.bin"/><Relationship Id="rId808" Type="http://schemas.openxmlformats.org/officeDocument/2006/relationships/oleObject" Target="embeddings/oleObject433.bin"/><Relationship Id="rId8" Type="http://schemas.openxmlformats.org/officeDocument/2006/relationships/image" Target="media/image4.gif"/><Relationship Id="rId142" Type="http://schemas.openxmlformats.org/officeDocument/2006/relationships/oleObject" Target="embeddings/oleObject85.bin"/><Relationship Id="rId447" Type="http://schemas.openxmlformats.org/officeDocument/2006/relationships/oleObject" Target="embeddings/oleObject241.bin"/><Relationship Id="rId794" Type="http://schemas.openxmlformats.org/officeDocument/2006/relationships/oleObject" Target="embeddings/oleObject426.bin"/><Relationship Id="rId1077" Type="http://schemas.openxmlformats.org/officeDocument/2006/relationships/oleObject" Target="embeddings/oleObject570.bin"/><Relationship Id="rId654" Type="http://schemas.openxmlformats.org/officeDocument/2006/relationships/oleObject" Target="embeddings/oleObject356.bin"/><Relationship Id="rId861" Type="http://schemas.openxmlformats.org/officeDocument/2006/relationships/image" Target="media/image396.wmf"/><Relationship Id="rId959" Type="http://schemas.openxmlformats.org/officeDocument/2006/relationships/image" Target="media/image445.wmf"/><Relationship Id="rId293" Type="http://schemas.openxmlformats.org/officeDocument/2006/relationships/image" Target="media/image127.wmf"/><Relationship Id="rId307" Type="http://schemas.openxmlformats.org/officeDocument/2006/relationships/image" Target="media/image134.wmf"/><Relationship Id="rId514" Type="http://schemas.openxmlformats.org/officeDocument/2006/relationships/image" Target="media/image231.wmf"/><Relationship Id="rId721" Type="http://schemas.openxmlformats.org/officeDocument/2006/relationships/image" Target="media/image328.wmf"/><Relationship Id="rId88" Type="http://schemas.openxmlformats.org/officeDocument/2006/relationships/oleObject" Target="embeddings/oleObject51.bin"/><Relationship Id="rId153" Type="http://schemas.openxmlformats.org/officeDocument/2006/relationships/image" Target="media/image59.wmf"/><Relationship Id="rId360" Type="http://schemas.openxmlformats.org/officeDocument/2006/relationships/oleObject" Target="embeddings/oleObject197.bin"/><Relationship Id="rId598" Type="http://schemas.openxmlformats.org/officeDocument/2006/relationships/image" Target="media/image267.wmf"/><Relationship Id="rId819" Type="http://schemas.openxmlformats.org/officeDocument/2006/relationships/image" Target="media/image375.wmf"/><Relationship Id="rId1004" Type="http://schemas.openxmlformats.org/officeDocument/2006/relationships/oleObject" Target="embeddings/oleObject533.bin"/><Relationship Id="rId220" Type="http://schemas.openxmlformats.org/officeDocument/2006/relationships/oleObject" Target="embeddings/oleObject125.bin"/><Relationship Id="rId458" Type="http://schemas.openxmlformats.org/officeDocument/2006/relationships/oleObject" Target="embeddings/oleObject249.bin"/><Relationship Id="rId665" Type="http://schemas.openxmlformats.org/officeDocument/2006/relationships/image" Target="media/image300.wmf"/><Relationship Id="rId872" Type="http://schemas.openxmlformats.org/officeDocument/2006/relationships/oleObject" Target="embeddings/oleObject467.bin"/><Relationship Id="rId1088" Type="http://schemas.openxmlformats.org/officeDocument/2006/relationships/image" Target="media/image509.wmf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75.bin"/><Relationship Id="rId525" Type="http://schemas.openxmlformats.org/officeDocument/2006/relationships/oleObject" Target="embeddings/oleObject285.bin"/><Relationship Id="rId732" Type="http://schemas.openxmlformats.org/officeDocument/2006/relationships/oleObject" Target="embeddings/oleObject395.bin"/><Relationship Id="rId99" Type="http://schemas.openxmlformats.org/officeDocument/2006/relationships/image" Target="media/image39.wmf"/><Relationship Id="rId164" Type="http://schemas.openxmlformats.org/officeDocument/2006/relationships/oleObject" Target="embeddings/oleObject96.bin"/><Relationship Id="rId371" Type="http://schemas.openxmlformats.org/officeDocument/2006/relationships/image" Target="media/image165.wmf"/><Relationship Id="rId1015" Type="http://schemas.openxmlformats.org/officeDocument/2006/relationships/image" Target="media/image473.wmf"/><Relationship Id="rId469" Type="http://schemas.openxmlformats.org/officeDocument/2006/relationships/oleObject" Target="embeddings/oleObject255.bin"/><Relationship Id="rId676" Type="http://schemas.openxmlformats.org/officeDocument/2006/relationships/oleObject" Target="embeddings/oleObject367.bin"/><Relationship Id="rId883" Type="http://schemas.openxmlformats.org/officeDocument/2006/relationships/image" Target="media/image407.wmf"/><Relationship Id="rId1099" Type="http://schemas.openxmlformats.org/officeDocument/2006/relationships/oleObject" Target="embeddings/oleObject581.bin"/><Relationship Id="rId26" Type="http://schemas.openxmlformats.org/officeDocument/2006/relationships/image" Target="media/image14.wmf"/><Relationship Id="rId231" Type="http://schemas.openxmlformats.org/officeDocument/2006/relationships/image" Target="media/image97.wmf"/><Relationship Id="rId329" Type="http://schemas.openxmlformats.org/officeDocument/2006/relationships/image" Target="media/image144.wmf"/><Relationship Id="rId536" Type="http://schemas.openxmlformats.org/officeDocument/2006/relationships/image" Target="media/image242.wmf"/><Relationship Id="rId175" Type="http://schemas.openxmlformats.org/officeDocument/2006/relationships/image" Target="media/image70.wmf"/><Relationship Id="rId743" Type="http://schemas.openxmlformats.org/officeDocument/2006/relationships/image" Target="media/image339.wmf"/><Relationship Id="rId950" Type="http://schemas.openxmlformats.org/officeDocument/2006/relationships/oleObject" Target="embeddings/oleObject506.bin"/><Relationship Id="rId1026" Type="http://schemas.openxmlformats.org/officeDocument/2006/relationships/oleObject" Target="embeddings/oleObject544.bin"/><Relationship Id="rId382" Type="http://schemas.openxmlformats.org/officeDocument/2006/relationships/oleObject" Target="embeddings/oleObject208.bin"/><Relationship Id="rId603" Type="http://schemas.openxmlformats.org/officeDocument/2006/relationships/oleObject" Target="embeddings/oleObject330.bin"/><Relationship Id="rId687" Type="http://schemas.openxmlformats.org/officeDocument/2006/relationships/image" Target="media/image311.wmf"/><Relationship Id="rId810" Type="http://schemas.openxmlformats.org/officeDocument/2006/relationships/oleObject" Target="embeddings/oleObject434.bin"/><Relationship Id="rId908" Type="http://schemas.openxmlformats.org/officeDocument/2006/relationships/oleObject" Target="embeddings/oleObject485.bin"/><Relationship Id="rId242" Type="http://schemas.openxmlformats.org/officeDocument/2006/relationships/oleObject" Target="embeddings/oleObject137.bin"/><Relationship Id="rId894" Type="http://schemas.openxmlformats.org/officeDocument/2006/relationships/oleObject" Target="embeddings/oleObject478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58.bin"/><Relationship Id="rId547" Type="http://schemas.openxmlformats.org/officeDocument/2006/relationships/oleObject" Target="embeddings/oleObject296.bin"/><Relationship Id="rId754" Type="http://schemas.openxmlformats.org/officeDocument/2006/relationships/oleObject" Target="embeddings/oleObject406.bin"/><Relationship Id="rId961" Type="http://schemas.openxmlformats.org/officeDocument/2006/relationships/image" Target="media/image446.wmf"/><Relationship Id="rId90" Type="http://schemas.openxmlformats.org/officeDocument/2006/relationships/oleObject" Target="embeddings/oleObject52.bin"/><Relationship Id="rId186" Type="http://schemas.openxmlformats.org/officeDocument/2006/relationships/oleObject" Target="embeddings/oleObject107.bin"/><Relationship Id="rId393" Type="http://schemas.openxmlformats.org/officeDocument/2006/relationships/oleObject" Target="embeddings/oleObject214.bin"/><Relationship Id="rId407" Type="http://schemas.openxmlformats.org/officeDocument/2006/relationships/oleObject" Target="embeddings/oleObject221.bin"/><Relationship Id="rId614" Type="http://schemas.openxmlformats.org/officeDocument/2006/relationships/image" Target="media/image275.wmf"/><Relationship Id="rId821" Type="http://schemas.openxmlformats.org/officeDocument/2006/relationships/image" Target="media/image376.wmf"/><Relationship Id="rId1037" Type="http://schemas.openxmlformats.org/officeDocument/2006/relationships/image" Target="media/image484.wmf"/><Relationship Id="rId253" Type="http://schemas.openxmlformats.org/officeDocument/2006/relationships/image" Target="media/image107.wmf"/><Relationship Id="rId460" Type="http://schemas.openxmlformats.org/officeDocument/2006/relationships/oleObject" Target="embeddings/oleObject250.bin"/><Relationship Id="rId698" Type="http://schemas.openxmlformats.org/officeDocument/2006/relationships/oleObject" Target="embeddings/oleObject378.bin"/><Relationship Id="rId919" Type="http://schemas.openxmlformats.org/officeDocument/2006/relationships/image" Target="media/image425.wmf"/><Relationship Id="rId1090" Type="http://schemas.openxmlformats.org/officeDocument/2006/relationships/image" Target="media/image510.wmf"/><Relationship Id="rId1104" Type="http://schemas.openxmlformats.org/officeDocument/2006/relationships/image" Target="media/image517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77.bin"/><Relationship Id="rId558" Type="http://schemas.openxmlformats.org/officeDocument/2006/relationships/image" Target="media/image253.wmf"/><Relationship Id="rId765" Type="http://schemas.openxmlformats.org/officeDocument/2006/relationships/image" Target="media/image350.wmf"/><Relationship Id="rId972" Type="http://schemas.openxmlformats.org/officeDocument/2006/relationships/oleObject" Target="embeddings/oleObject517.bin"/><Relationship Id="rId197" Type="http://schemas.openxmlformats.org/officeDocument/2006/relationships/image" Target="media/image81.wmf"/><Relationship Id="rId418" Type="http://schemas.openxmlformats.org/officeDocument/2006/relationships/image" Target="media/image188.wmf"/><Relationship Id="rId625" Type="http://schemas.openxmlformats.org/officeDocument/2006/relationships/oleObject" Target="embeddings/oleObject341.bin"/><Relationship Id="rId832" Type="http://schemas.openxmlformats.org/officeDocument/2006/relationships/oleObject" Target="embeddings/oleObject447.bin"/><Relationship Id="rId1048" Type="http://schemas.openxmlformats.org/officeDocument/2006/relationships/oleObject" Target="embeddings/oleObject555.bin"/><Relationship Id="rId264" Type="http://schemas.openxmlformats.org/officeDocument/2006/relationships/oleObject" Target="embeddings/oleObject148.bin"/><Relationship Id="rId471" Type="http://schemas.openxmlformats.org/officeDocument/2006/relationships/oleObject" Target="embeddings/oleObject257.bin"/><Relationship Id="rId1115" Type="http://schemas.openxmlformats.org/officeDocument/2006/relationships/oleObject" Target="embeddings/oleObject589.bin"/><Relationship Id="rId59" Type="http://schemas.openxmlformats.org/officeDocument/2006/relationships/image" Target="media/image24.wmf"/><Relationship Id="rId124" Type="http://schemas.openxmlformats.org/officeDocument/2006/relationships/image" Target="media/image44.gif"/><Relationship Id="rId569" Type="http://schemas.openxmlformats.org/officeDocument/2006/relationships/oleObject" Target="embeddings/oleObject307.bin"/><Relationship Id="rId776" Type="http://schemas.openxmlformats.org/officeDocument/2006/relationships/oleObject" Target="embeddings/oleObject417.bin"/><Relationship Id="rId983" Type="http://schemas.openxmlformats.org/officeDocument/2006/relationships/image" Target="media/image457.wmf"/><Relationship Id="rId331" Type="http://schemas.openxmlformats.org/officeDocument/2006/relationships/image" Target="media/image145.wmf"/><Relationship Id="rId429" Type="http://schemas.openxmlformats.org/officeDocument/2006/relationships/oleObject" Target="embeddings/oleObject232.bin"/><Relationship Id="rId636" Type="http://schemas.openxmlformats.org/officeDocument/2006/relationships/oleObject" Target="embeddings/oleObject347.bin"/><Relationship Id="rId1059" Type="http://schemas.openxmlformats.org/officeDocument/2006/relationships/image" Target="media/image495.wmf"/><Relationship Id="rId843" Type="http://schemas.openxmlformats.org/officeDocument/2006/relationships/image" Target="media/image387.wmf"/><Relationship Id="rId275" Type="http://schemas.openxmlformats.org/officeDocument/2006/relationships/image" Target="media/image118.wmf"/><Relationship Id="rId482" Type="http://schemas.openxmlformats.org/officeDocument/2006/relationships/image" Target="media/image215.wmf"/><Relationship Id="rId703" Type="http://schemas.openxmlformats.org/officeDocument/2006/relationships/image" Target="media/image319.wmf"/><Relationship Id="rId910" Type="http://schemas.openxmlformats.org/officeDocument/2006/relationships/oleObject" Target="embeddings/oleObject486.bin"/><Relationship Id="rId135" Type="http://schemas.openxmlformats.org/officeDocument/2006/relationships/image" Target="media/image50.wmf"/><Relationship Id="rId342" Type="http://schemas.openxmlformats.org/officeDocument/2006/relationships/oleObject" Target="embeddings/oleObject188.bin"/><Relationship Id="rId787" Type="http://schemas.openxmlformats.org/officeDocument/2006/relationships/image" Target="media/image361.wmf"/><Relationship Id="rId994" Type="http://schemas.openxmlformats.org/officeDocument/2006/relationships/oleObject" Target="embeddings/oleObject528.bin"/><Relationship Id="rId202" Type="http://schemas.openxmlformats.org/officeDocument/2006/relationships/oleObject" Target="embeddings/oleObject115.bin"/><Relationship Id="rId647" Type="http://schemas.openxmlformats.org/officeDocument/2006/relationships/image" Target="media/image291.wmf"/><Relationship Id="rId854" Type="http://schemas.openxmlformats.org/officeDocument/2006/relationships/oleObject" Target="embeddings/oleObject458.bin"/><Relationship Id="rId286" Type="http://schemas.openxmlformats.org/officeDocument/2006/relationships/oleObject" Target="embeddings/oleObject159.bin"/><Relationship Id="rId493" Type="http://schemas.openxmlformats.org/officeDocument/2006/relationships/oleObject" Target="embeddings/oleObject269.bin"/><Relationship Id="rId507" Type="http://schemas.openxmlformats.org/officeDocument/2006/relationships/oleObject" Target="embeddings/oleObject276.bin"/><Relationship Id="rId714" Type="http://schemas.openxmlformats.org/officeDocument/2006/relationships/oleObject" Target="embeddings/oleObject386.bin"/><Relationship Id="rId921" Type="http://schemas.openxmlformats.org/officeDocument/2006/relationships/image" Target="media/image426.wmf"/><Relationship Id="rId50" Type="http://schemas.openxmlformats.org/officeDocument/2006/relationships/oleObject" Target="embeddings/oleObject27.bin"/><Relationship Id="rId146" Type="http://schemas.openxmlformats.org/officeDocument/2006/relationships/oleObject" Target="embeddings/oleObject87.bin"/><Relationship Id="rId353" Type="http://schemas.openxmlformats.org/officeDocument/2006/relationships/image" Target="media/image156.wmf"/><Relationship Id="rId560" Type="http://schemas.openxmlformats.org/officeDocument/2006/relationships/image" Target="media/image254.wmf"/><Relationship Id="rId798" Type="http://schemas.openxmlformats.org/officeDocument/2006/relationships/oleObject" Target="embeddings/oleObject428.bin"/><Relationship Id="rId213" Type="http://schemas.openxmlformats.org/officeDocument/2006/relationships/image" Target="media/image88.wmf"/><Relationship Id="rId420" Type="http://schemas.openxmlformats.org/officeDocument/2006/relationships/image" Target="media/image189.wmf"/><Relationship Id="rId658" Type="http://schemas.openxmlformats.org/officeDocument/2006/relationships/oleObject" Target="embeddings/oleObject358.bin"/><Relationship Id="rId865" Type="http://schemas.openxmlformats.org/officeDocument/2006/relationships/image" Target="media/image398.wmf"/><Relationship Id="rId1050" Type="http://schemas.openxmlformats.org/officeDocument/2006/relationships/oleObject" Target="embeddings/oleObject556.bin"/><Relationship Id="rId297" Type="http://schemas.openxmlformats.org/officeDocument/2006/relationships/image" Target="media/image129.wmf"/><Relationship Id="rId518" Type="http://schemas.openxmlformats.org/officeDocument/2006/relationships/image" Target="media/image233.wmf"/><Relationship Id="rId725" Type="http://schemas.openxmlformats.org/officeDocument/2006/relationships/image" Target="media/image330.wmf"/><Relationship Id="rId932" Type="http://schemas.openxmlformats.org/officeDocument/2006/relationships/oleObject" Target="embeddings/oleObject497.bin"/><Relationship Id="rId157" Type="http://schemas.openxmlformats.org/officeDocument/2006/relationships/image" Target="media/image61.wmf"/><Relationship Id="rId364" Type="http://schemas.openxmlformats.org/officeDocument/2006/relationships/oleObject" Target="embeddings/oleObject199.bin"/><Relationship Id="rId1008" Type="http://schemas.openxmlformats.org/officeDocument/2006/relationships/oleObject" Target="embeddings/oleObject535.bin"/><Relationship Id="rId61" Type="http://schemas.openxmlformats.org/officeDocument/2006/relationships/image" Target="media/image25.wmf"/><Relationship Id="rId571" Type="http://schemas.openxmlformats.org/officeDocument/2006/relationships/oleObject" Target="embeddings/oleObject308.bin"/><Relationship Id="rId669" Type="http://schemas.openxmlformats.org/officeDocument/2006/relationships/image" Target="media/image302.wmf"/><Relationship Id="rId876" Type="http://schemas.openxmlformats.org/officeDocument/2006/relationships/oleObject" Target="embeddings/oleObject469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7.bin"/><Relationship Id="rId431" Type="http://schemas.openxmlformats.org/officeDocument/2006/relationships/oleObject" Target="embeddings/oleObject233.bin"/><Relationship Id="rId529" Type="http://schemas.openxmlformats.org/officeDocument/2006/relationships/oleObject" Target="embeddings/oleObject287.bin"/><Relationship Id="rId736" Type="http://schemas.openxmlformats.org/officeDocument/2006/relationships/oleObject" Target="embeddings/oleObject397.bin"/><Relationship Id="rId1061" Type="http://schemas.openxmlformats.org/officeDocument/2006/relationships/image" Target="media/image496.wmf"/><Relationship Id="rId168" Type="http://schemas.openxmlformats.org/officeDocument/2006/relationships/oleObject" Target="embeddings/oleObject98.bin"/><Relationship Id="rId943" Type="http://schemas.openxmlformats.org/officeDocument/2006/relationships/image" Target="media/image437.wmf"/><Relationship Id="rId1019" Type="http://schemas.openxmlformats.org/officeDocument/2006/relationships/image" Target="media/image475.wmf"/><Relationship Id="rId72" Type="http://schemas.openxmlformats.org/officeDocument/2006/relationships/oleObject" Target="embeddings/oleObject40.bin"/><Relationship Id="rId375" Type="http://schemas.openxmlformats.org/officeDocument/2006/relationships/image" Target="media/image167.wmf"/><Relationship Id="rId582" Type="http://schemas.openxmlformats.org/officeDocument/2006/relationships/oleObject" Target="embeddings/oleObject317.bin"/><Relationship Id="rId803" Type="http://schemas.openxmlformats.org/officeDocument/2006/relationships/image" Target="media/image369.wmf"/><Relationship Id="rId3" Type="http://schemas.openxmlformats.org/officeDocument/2006/relationships/styles" Target="styles.xml"/><Relationship Id="rId235" Type="http://schemas.openxmlformats.org/officeDocument/2006/relationships/oleObject" Target="embeddings/oleObject133.bin"/><Relationship Id="rId442" Type="http://schemas.openxmlformats.org/officeDocument/2006/relationships/image" Target="media/image200.wmf"/><Relationship Id="rId887" Type="http://schemas.openxmlformats.org/officeDocument/2006/relationships/image" Target="media/image409.wmf"/><Relationship Id="rId1072" Type="http://schemas.openxmlformats.org/officeDocument/2006/relationships/image" Target="media/image501.wmf"/><Relationship Id="rId302" Type="http://schemas.openxmlformats.org/officeDocument/2006/relationships/oleObject" Target="embeddings/oleObject167.bin"/><Relationship Id="rId747" Type="http://schemas.openxmlformats.org/officeDocument/2006/relationships/image" Target="media/image341.wmf"/><Relationship Id="rId954" Type="http://schemas.openxmlformats.org/officeDocument/2006/relationships/oleObject" Target="embeddings/oleObject508.bin"/><Relationship Id="rId83" Type="http://schemas.openxmlformats.org/officeDocument/2006/relationships/image" Target="media/image31.wmf"/><Relationship Id="rId179" Type="http://schemas.openxmlformats.org/officeDocument/2006/relationships/image" Target="media/image72.wmf"/><Relationship Id="rId386" Type="http://schemas.openxmlformats.org/officeDocument/2006/relationships/oleObject" Target="embeddings/oleObject210.bin"/><Relationship Id="rId593" Type="http://schemas.openxmlformats.org/officeDocument/2006/relationships/oleObject" Target="embeddings/oleObject325.bin"/><Relationship Id="rId607" Type="http://schemas.openxmlformats.org/officeDocument/2006/relationships/oleObject" Target="embeddings/oleObject332.bin"/><Relationship Id="rId814" Type="http://schemas.openxmlformats.org/officeDocument/2006/relationships/oleObject" Target="embeddings/oleObject437.bin"/><Relationship Id="rId246" Type="http://schemas.openxmlformats.org/officeDocument/2006/relationships/oleObject" Target="embeddings/oleObject139.bin"/><Relationship Id="rId453" Type="http://schemas.openxmlformats.org/officeDocument/2006/relationships/oleObject" Target="embeddings/oleObject244.bin"/><Relationship Id="rId660" Type="http://schemas.openxmlformats.org/officeDocument/2006/relationships/oleObject" Target="embeddings/oleObject359.bin"/><Relationship Id="rId898" Type="http://schemas.openxmlformats.org/officeDocument/2006/relationships/oleObject" Target="embeddings/oleObject480.bin"/><Relationship Id="rId1083" Type="http://schemas.openxmlformats.org/officeDocument/2006/relationships/oleObject" Target="embeddings/oleObject573.bin"/><Relationship Id="rId106" Type="http://schemas.openxmlformats.org/officeDocument/2006/relationships/oleObject" Target="embeddings/oleObject60.bin"/><Relationship Id="rId313" Type="http://schemas.openxmlformats.org/officeDocument/2006/relationships/image" Target="media/image137.wmf"/><Relationship Id="rId758" Type="http://schemas.openxmlformats.org/officeDocument/2006/relationships/oleObject" Target="embeddings/oleObject408.bin"/><Relationship Id="rId965" Type="http://schemas.openxmlformats.org/officeDocument/2006/relationships/image" Target="media/image448.wmf"/><Relationship Id="rId10" Type="http://schemas.openxmlformats.org/officeDocument/2006/relationships/image" Target="media/image6.wmf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16.bin"/><Relationship Id="rId520" Type="http://schemas.openxmlformats.org/officeDocument/2006/relationships/image" Target="media/image234.wmf"/><Relationship Id="rId618" Type="http://schemas.openxmlformats.org/officeDocument/2006/relationships/image" Target="media/image277.wmf"/><Relationship Id="rId825" Type="http://schemas.openxmlformats.org/officeDocument/2006/relationships/image" Target="media/image378.wmf"/><Relationship Id="rId257" Type="http://schemas.openxmlformats.org/officeDocument/2006/relationships/image" Target="media/image109.wmf"/><Relationship Id="rId464" Type="http://schemas.openxmlformats.org/officeDocument/2006/relationships/oleObject" Target="embeddings/oleObject252.bin"/><Relationship Id="rId1010" Type="http://schemas.openxmlformats.org/officeDocument/2006/relationships/oleObject" Target="embeddings/oleObject536.bin"/><Relationship Id="rId1094" Type="http://schemas.openxmlformats.org/officeDocument/2006/relationships/image" Target="media/image512.wmf"/><Relationship Id="rId1108" Type="http://schemas.openxmlformats.org/officeDocument/2006/relationships/image" Target="media/image519.wmf"/><Relationship Id="rId117" Type="http://schemas.openxmlformats.org/officeDocument/2006/relationships/oleObject" Target="embeddings/oleObject70.bin"/><Relationship Id="rId671" Type="http://schemas.openxmlformats.org/officeDocument/2006/relationships/image" Target="media/image303.wmf"/><Relationship Id="rId769" Type="http://schemas.openxmlformats.org/officeDocument/2006/relationships/image" Target="media/image352.wmf"/><Relationship Id="rId976" Type="http://schemas.openxmlformats.org/officeDocument/2006/relationships/oleObject" Target="embeddings/oleObject519.bin"/><Relationship Id="rId324" Type="http://schemas.openxmlformats.org/officeDocument/2006/relationships/oleObject" Target="embeddings/oleObject179.bin"/><Relationship Id="rId531" Type="http://schemas.openxmlformats.org/officeDocument/2006/relationships/oleObject" Target="embeddings/oleObject288.bin"/><Relationship Id="rId629" Type="http://schemas.openxmlformats.org/officeDocument/2006/relationships/oleObject" Target="embeddings/oleObject343.bin"/><Relationship Id="rId836" Type="http://schemas.openxmlformats.org/officeDocument/2006/relationships/oleObject" Target="embeddings/oleObject449.bin"/><Relationship Id="rId1021" Type="http://schemas.openxmlformats.org/officeDocument/2006/relationships/image" Target="media/image476.wmf"/><Relationship Id="rId1119" Type="http://schemas.openxmlformats.org/officeDocument/2006/relationships/oleObject" Target="embeddings/oleObject591.bin"/><Relationship Id="rId903" Type="http://schemas.openxmlformats.org/officeDocument/2006/relationships/image" Target="media/image417.wmf"/><Relationship Id="rId32" Type="http://schemas.openxmlformats.org/officeDocument/2006/relationships/image" Target="media/image17.wmf"/><Relationship Id="rId181" Type="http://schemas.openxmlformats.org/officeDocument/2006/relationships/image" Target="media/image73.wmf"/><Relationship Id="rId279" Type="http://schemas.openxmlformats.org/officeDocument/2006/relationships/image" Target="media/image120.wmf"/><Relationship Id="rId486" Type="http://schemas.openxmlformats.org/officeDocument/2006/relationships/image" Target="media/image217.wmf"/><Relationship Id="rId693" Type="http://schemas.openxmlformats.org/officeDocument/2006/relationships/image" Target="media/image314.wmf"/><Relationship Id="rId139" Type="http://schemas.openxmlformats.org/officeDocument/2006/relationships/image" Target="media/image52.wmf"/><Relationship Id="rId346" Type="http://schemas.openxmlformats.org/officeDocument/2006/relationships/oleObject" Target="embeddings/oleObject190.bin"/><Relationship Id="rId553" Type="http://schemas.openxmlformats.org/officeDocument/2006/relationships/oleObject" Target="embeddings/oleObject299.bin"/><Relationship Id="rId760" Type="http://schemas.openxmlformats.org/officeDocument/2006/relationships/oleObject" Target="embeddings/oleObject409.bin"/><Relationship Id="rId998" Type="http://schemas.openxmlformats.org/officeDocument/2006/relationships/oleObject" Target="embeddings/oleObject530.bin"/><Relationship Id="rId206" Type="http://schemas.openxmlformats.org/officeDocument/2006/relationships/image" Target="media/image85.wmf"/><Relationship Id="rId413" Type="http://schemas.openxmlformats.org/officeDocument/2006/relationships/oleObject" Target="embeddings/oleObject224.bin"/><Relationship Id="rId858" Type="http://schemas.openxmlformats.org/officeDocument/2006/relationships/oleObject" Target="embeddings/oleObject460.bin"/><Relationship Id="rId1043" Type="http://schemas.openxmlformats.org/officeDocument/2006/relationships/image" Target="media/image487.wmf"/><Relationship Id="rId620" Type="http://schemas.openxmlformats.org/officeDocument/2006/relationships/image" Target="media/image278.wmf"/><Relationship Id="rId718" Type="http://schemas.openxmlformats.org/officeDocument/2006/relationships/oleObject" Target="embeddings/oleObject388.bin"/><Relationship Id="rId925" Type="http://schemas.openxmlformats.org/officeDocument/2006/relationships/image" Target="media/image428.wmf"/><Relationship Id="rId1110" Type="http://schemas.openxmlformats.org/officeDocument/2006/relationships/image" Target="media/image520.wmf"/><Relationship Id="rId54" Type="http://schemas.openxmlformats.org/officeDocument/2006/relationships/oleObject" Target="embeddings/oleObject29.bin"/><Relationship Id="rId270" Type="http://schemas.openxmlformats.org/officeDocument/2006/relationships/oleObject" Target="embeddings/oleObject151.bin"/><Relationship Id="rId130" Type="http://schemas.openxmlformats.org/officeDocument/2006/relationships/oleObject" Target="embeddings/oleObject79.bin"/><Relationship Id="rId368" Type="http://schemas.openxmlformats.org/officeDocument/2006/relationships/oleObject" Target="embeddings/oleObject201.bin"/><Relationship Id="rId575" Type="http://schemas.openxmlformats.org/officeDocument/2006/relationships/oleObject" Target="embeddings/oleObject312.bin"/><Relationship Id="rId782" Type="http://schemas.openxmlformats.org/officeDocument/2006/relationships/oleObject" Target="embeddings/oleObject420.bin"/><Relationship Id="rId228" Type="http://schemas.openxmlformats.org/officeDocument/2006/relationships/oleObject" Target="embeddings/oleObject129.bin"/><Relationship Id="rId435" Type="http://schemas.openxmlformats.org/officeDocument/2006/relationships/oleObject" Target="embeddings/oleObject235.bin"/><Relationship Id="rId642" Type="http://schemas.openxmlformats.org/officeDocument/2006/relationships/oleObject" Target="embeddings/oleObject350.bin"/><Relationship Id="rId1065" Type="http://schemas.openxmlformats.org/officeDocument/2006/relationships/oleObject" Target="embeddings/oleObject564.bin"/><Relationship Id="rId502" Type="http://schemas.openxmlformats.org/officeDocument/2006/relationships/image" Target="media/image225.wmf"/><Relationship Id="rId947" Type="http://schemas.openxmlformats.org/officeDocument/2006/relationships/image" Target="media/image439.wmf"/><Relationship Id="rId76" Type="http://schemas.openxmlformats.org/officeDocument/2006/relationships/oleObject" Target="embeddings/oleObject44.bin"/><Relationship Id="rId807" Type="http://schemas.openxmlformats.org/officeDocument/2006/relationships/image" Target="media/image371.wmf"/><Relationship Id="rId292" Type="http://schemas.openxmlformats.org/officeDocument/2006/relationships/oleObject" Target="embeddings/oleObject162.bin"/><Relationship Id="rId597" Type="http://schemas.openxmlformats.org/officeDocument/2006/relationships/oleObject" Target="embeddings/oleObject327.bin"/><Relationship Id="rId152" Type="http://schemas.openxmlformats.org/officeDocument/2006/relationships/oleObject" Target="embeddings/oleObject90.bin"/><Relationship Id="rId457" Type="http://schemas.openxmlformats.org/officeDocument/2006/relationships/oleObject" Target="embeddings/oleObject248.bin"/><Relationship Id="rId1087" Type="http://schemas.openxmlformats.org/officeDocument/2006/relationships/oleObject" Target="embeddings/oleObject575.bin"/><Relationship Id="rId664" Type="http://schemas.openxmlformats.org/officeDocument/2006/relationships/oleObject" Target="embeddings/oleObject361.bin"/><Relationship Id="rId871" Type="http://schemas.openxmlformats.org/officeDocument/2006/relationships/image" Target="media/image401.wmf"/><Relationship Id="rId969" Type="http://schemas.openxmlformats.org/officeDocument/2006/relationships/image" Target="media/image450.wmf"/><Relationship Id="rId317" Type="http://schemas.openxmlformats.org/officeDocument/2006/relationships/image" Target="media/image139.wmf"/><Relationship Id="rId524" Type="http://schemas.openxmlformats.org/officeDocument/2006/relationships/image" Target="media/image236.wmf"/><Relationship Id="rId731" Type="http://schemas.openxmlformats.org/officeDocument/2006/relationships/image" Target="media/image333.wmf"/><Relationship Id="rId98" Type="http://schemas.openxmlformats.org/officeDocument/2006/relationships/oleObject" Target="embeddings/oleObject56.bin"/><Relationship Id="rId829" Type="http://schemas.openxmlformats.org/officeDocument/2006/relationships/image" Target="media/image380.wmf"/><Relationship Id="rId1014" Type="http://schemas.openxmlformats.org/officeDocument/2006/relationships/oleObject" Target="embeddings/oleObject538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2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11</TotalTime>
  <Pages>16</Pages>
  <Words>3413</Words>
  <Characters>19460</Characters>
  <Application>Microsoft Office Word</Application>
  <DocSecurity>0</DocSecurity>
  <Lines>162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2021-06-25T18:21:00Z</cp:lastPrinted>
  <dcterms:created xsi:type="dcterms:W3CDTF">2021-07-30T13:32:00Z</dcterms:created>
  <dcterms:modified xsi:type="dcterms:W3CDTF">2021-07-30T13:43:00Z</dcterms:modified>
</cp:coreProperties>
</file>